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o="urn:schemas-microsoft-com:office:office" xmlns:r="http://schemas.openxmlformats.org/officeDocument/2006/relationships" xmlns:v="urn:schemas-microsoft-com:vml" xmlns:ve="http://schemas.openxmlformats.org/markup-compatibility/2006" xmlns:w10="urn:schemas-microsoft-com:office:word" xmlns:wne="http://schemas.microsoft.com/office/word/2006/wordml" xmlns:wp="http://schemas.openxmlformats.org/drawingml/2006/wordprocessingDrawing">
  <!-- Generated by Aspose.Words for Java 23.3.0 -->
  <w:body>
    <w:p>
      <w:pPr>
        <w:adjustRightInd w:val="0"/>
        <w:snapToGrid w:val="0"/>
        <w:spacing w:line="266" w:lineRule="auto"/>
        <w:jc w:val="center"/>
        <w:rPr>
          <w:rFonts w:ascii="黑体" w:eastAsia="黑体" w:hAnsi="黑体" w:hint="eastAsia"/>
          <w:color w:val="auto"/>
          <w:sz w:val="28"/>
          <w:szCs w:val="28"/>
          <w:lang w:eastAsia="zh-CN" w:val="en-US"/>
        </w:rPr>
      </w:pPr>
      <w:r>
        <w:rPr>
          <w:rFonts w:ascii="黑体" w:eastAsia="黑体" w:hAnsi="黑体" w:hint="eastAsia"/>
          <w:color w:val="auto"/>
          <w:sz w:val="28"/>
          <w:szCs w:val="28"/>
          <w:lang w:eastAsia="zh-CN" w:val="en-US"/>
        </w:rPr>
        <w:drawing>
          <wp:anchor allowOverlap="1" behindDoc="0" layoutInCell="1" locked="0" relativeHeight="251658240" simplePos="0">
            <wp:simplePos x="0" y="0"/>
            <wp:positionH relativeFrom="page">
              <wp:posOffset>10502900</wp:posOffset>
            </wp:positionH>
            <wp:positionV relativeFrom="topMargin">
              <wp:posOffset>11125200</wp:posOffset>
            </wp:positionV>
            <wp:extent cx="482600" cy="292100"/>
            <wp:wrapNone/>
            <wp:docPr id="100009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82600" cy="2921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12" w:lineRule="auto"/>
        <w:jc w:val="center"/>
        <w:textAlignment w:val="auto"/>
        <w:rPr>
          <w:rFonts w:ascii="黑体" w:eastAsia="黑体" w:hAnsi="黑体" w:hint="eastAsia"/>
          <w:color w:val="auto"/>
          <w:sz w:val="32"/>
          <w:szCs w:val="32"/>
          <w:lang w:eastAsia="zh-CN"/>
        </w:rPr>
      </w:pPr>
      <w:r>
        <w:rPr>
          <w:rFonts w:ascii="黑体" w:eastAsia="黑体" w:hAnsi="黑体" w:hint="eastAsia"/>
          <w:color w:val="auto"/>
          <w:sz w:val="32"/>
          <w:szCs w:val="32"/>
          <w:lang w:eastAsia="zh-CN"/>
        </w:rPr>
        <w:t>复习题目录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12" w:lineRule="auto"/>
        <w:textAlignment w:val="auto"/>
        <w:rPr>
          <w:rFonts w:ascii="仿宋_GB2312" w:eastAsia="仿宋_GB2312" w:hAnsi="宋体"/>
          <w:b/>
          <w:color w:val="auto"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12" w:lineRule="auto"/>
        <w:textAlignment w:val="auto"/>
        <w:rPr>
          <w:rFonts w:ascii="仿宋" w:cs="仿宋" w:eastAsia="仿宋" w:hAnsi="仿宋" w:hint="eastAsia"/>
          <w:color w:val="auto"/>
          <w:sz w:val="32"/>
          <w:szCs w:val="32"/>
          <w:u w:val="none"/>
          <w:lang w:eastAsia="zh-CN"/>
        </w:rPr>
      </w:pPr>
      <w:r>
        <w:rPr>
          <w:rFonts w:ascii="仿宋" w:cs="仿宋" w:eastAsia="仿宋" w:hAnsi="仿宋" w:hint="eastAsia"/>
          <w:color w:val="auto"/>
          <w:sz w:val="32"/>
          <w:szCs w:val="32"/>
          <w:u w:val="none"/>
          <w:lang w:eastAsia="zh-CN" w:val="en-US"/>
        </w:rPr>
        <w:t>复习题</w:t>
      </w:r>
      <w:r>
        <w:rPr>
          <w:rFonts w:ascii="仿宋" w:cs="仿宋" w:eastAsia="仿宋" w:hAnsi="仿宋" w:hint="eastAsia"/>
          <w:color w:val="auto"/>
          <w:sz w:val="32"/>
          <w:szCs w:val="32"/>
          <w:u w:val="none"/>
          <w:lang w:eastAsia="zh-CN"/>
        </w:rPr>
        <w:t>1   探究串联电路中各处电流的关系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12" w:lineRule="auto"/>
        <w:textAlignment w:val="auto"/>
        <w:rPr>
          <w:rFonts w:ascii="仿宋" w:cs="仿宋" w:eastAsia="仿宋" w:hAnsi="仿宋" w:hint="eastAsia"/>
          <w:color w:val="auto"/>
          <w:sz w:val="32"/>
          <w:szCs w:val="32"/>
          <w:u w:val="none"/>
          <w:lang w:eastAsia="zh-CN"/>
        </w:rPr>
      </w:pPr>
      <w:r>
        <w:rPr>
          <w:rFonts w:ascii="仿宋" w:cs="仿宋" w:eastAsia="仿宋" w:hAnsi="仿宋" w:hint="eastAsia"/>
          <w:color w:val="auto"/>
          <w:sz w:val="32"/>
          <w:szCs w:val="32"/>
          <w:u w:val="none"/>
          <w:lang w:eastAsia="zh-CN" w:val="en-US"/>
        </w:rPr>
        <w:t>复习题</w:t>
      </w:r>
      <w:r>
        <w:rPr>
          <w:rFonts w:ascii="仿宋" w:cs="仿宋" w:eastAsia="仿宋" w:hAnsi="仿宋" w:hint="eastAsia"/>
          <w:color w:val="auto"/>
          <w:sz w:val="32"/>
          <w:szCs w:val="32"/>
          <w:u w:val="none"/>
          <w:lang w:eastAsia="zh-CN"/>
        </w:rPr>
        <w:t>2   探究串联电路中用电器两端的电压与电源两端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12" w:lineRule="auto"/>
        <w:ind w:firstLine="1600" w:firstLineChars="500"/>
        <w:textAlignment w:val="auto"/>
        <w:rPr>
          <w:rFonts w:ascii="仿宋" w:cs="仿宋" w:eastAsia="仿宋" w:hAnsi="仿宋" w:hint="eastAsia"/>
          <w:color w:val="auto"/>
          <w:sz w:val="32"/>
          <w:szCs w:val="32"/>
          <w:u w:val="none"/>
          <w:lang w:eastAsia="zh-CN"/>
        </w:rPr>
      </w:pPr>
      <w:r>
        <w:rPr>
          <w:rFonts w:ascii="仿宋" w:cs="仿宋" w:eastAsia="仿宋" w:hAnsi="仿宋" w:hint="eastAsia"/>
          <w:color w:val="auto"/>
          <w:sz w:val="32"/>
          <w:szCs w:val="32"/>
          <w:u w:val="none"/>
          <w:lang w:eastAsia="zh-CN"/>
        </w:rPr>
        <w:t>电压的关系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12" w:lineRule="auto"/>
        <w:textAlignment w:val="auto"/>
        <w:rPr>
          <w:rFonts w:ascii="仿宋" w:cs="仿宋" w:eastAsia="仿宋" w:hAnsi="仿宋" w:hint="eastAsia"/>
          <w:color w:val="auto"/>
          <w:sz w:val="32"/>
          <w:szCs w:val="32"/>
          <w:u w:val="none"/>
        </w:rPr>
      </w:pPr>
      <w:r>
        <w:rPr>
          <w:rFonts w:ascii="仿宋" w:cs="仿宋" w:eastAsia="仿宋" w:hAnsi="仿宋" w:hint="eastAsia"/>
          <w:color w:val="auto"/>
          <w:sz w:val="32"/>
          <w:szCs w:val="32"/>
          <w:u w:val="none"/>
          <w:lang w:eastAsia="zh-CN"/>
        </w:rPr>
        <w:t>复习题</w:t>
      </w:r>
      <w:r>
        <w:rPr>
          <w:rFonts w:ascii="仿宋" w:cs="仿宋" w:eastAsia="仿宋" w:hAnsi="仿宋" w:hint="eastAsia"/>
          <w:color w:val="auto"/>
          <w:sz w:val="32"/>
          <w:szCs w:val="32"/>
          <w:u w:val="none"/>
        </w:rPr>
        <w:t>3   伏安法测小灯泡</w:t>
      </w:r>
      <w:r>
        <w:rPr>
          <w:rFonts w:ascii="仿宋" w:cs="仿宋" w:eastAsia="仿宋" w:hAnsi="仿宋" w:hint="eastAsia"/>
          <w:color w:val="auto"/>
          <w:sz w:val="32"/>
          <w:szCs w:val="32"/>
          <w:u w:val="none"/>
          <w:lang w:eastAsia="zh-CN" w:val="en-US"/>
        </w:rPr>
        <w:t>正常发光时</w:t>
      </w:r>
      <w:r>
        <w:rPr>
          <w:rFonts w:ascii="仿宋" w:cs="仿宋" w:eastAsia="仿宋" w:hAnsi="仿宋" w:hint="eastAsia"/>
          <w:color w:val="auto"/>
          <w:sz w:val="32"/>
          <w:szCs w:val="32"/>
          <w:u w:val="none"/>
        </w:rPr>
        <w:t>的电阻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12" w:lineRule="auto"/>
        <w:jc w:val="left"/>
        <w:textAlignment w:val="auto"/>
        <w:rPr>
          <w:rFonts w:ascii="仿宋" w:cs="仿宋" w:eastAsia="仿宋" w:hAnsi="仿宋" w:hint="eastAsia"/>
          <w:color w:val="auto"/>
          <w:sz w:val="32"/>
          <w:szCs w:val="32"/>
          <w:u w:val="none"/>
          <w:lang w:eastAsia="zh-CN"/>
        </w:rPr>
      </w:pPr>
      <w:r>
        <w:rPr>
          <w:rFonts w:ascii="仿宋" w:cs="仿宋" w:eastAsia="仿宋" w:hAnsi="仿宋" w:hint="eastAsia"/>
          <w:color w:val="auto"/>
          <w:sz w:val="32"/>
          <w:szCs w:val="32"/>
          <w:u w:val="none"/>
          <w:lang w:eastAsia="zh-CN"/>
        </w:rPr>
        <w:t>复习题</w:t>
      </w:r>
      <w:r>
        <w:rPr>
          <w:rFonts w:ascii="仿宋" w:cs="仿宋" w:eastAsia="仿宋" w:hAnsi="仿宋" w:hint="eastAsia"/>
          <w:color w:val="auto"/>
          <w:sz w:val="32"/>
          <w:szCs w:val="32"/>
          <w:u w:val="none"/>
        </w:rPr>
        <w:t>4   探究电磁铁的磁性强弱与电流大小的关系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12" w:lineRule="auto"/>
        <w:textAlignment w:val="auto"/>
        <w:rPr>
          <w:rFonts w:ascii="仿宋" w:cs="仿宋" w:eastAsia="仿宋" w:hAnsi="仿宋" w:hint="eastAsia"/>
          <w:color w:val="auto"/>
          <w:sz w:val="32"/>
          <w:szCs w:val="32"/>
          <w:u w:val="none"/>
        </w:rPr>
      </w:pPr>
      <w:r>
        <w:rPr>
          <w:rFonts w:ascii="仿宋" w:cs="仿宋" w:eastAsia="仿宋" w:hAnsi="仿宋" w:hint="eastAsia"/>
          <w:color w:val="auto"/>
          <w:sz w:val="32"/>
          <w:szCs w:val="32"/>
          <w:u w:val="none"/>
          <w:lang w:eastAsia="zh-CN"/>
        </w:rPr>
        <w:t>复习题</w:t>
      </w:r>
      <w:r>
        <w:rPr>
          <w:rFonts w:ascii="仿宋" w:cs="仿宋" w:eastAsia="仿宋" w:hAnsi="仿宋" w:hint="eastAsia"/>
          <w:color w:val="auto"/>
          <w:sz w:val="32"/>
          <w:szCs w:val="32"/>
          <w:u w:val="none"/>
        </w:rPr>
        <w:t>5   探究平面镜成像时像与物的关系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12" w:lineRule="auto"/>
        <w:textAlignment w:val="auto"/>
        <w:rPr>
          <w:rFonts w:ascii="仿宋" w:cs="仿宋" w:eastAsia="仿宋" w:hAnsi="仿宋" w:hint="eastAsia"/>
          <w:color w:val="auto"/>
          <w:sz w:val="32"/>
          <w:szCs w:val="32"/>
          <w:u w:val="none"/>
        </w:rPr>
      </w:pPr>
      <w:r>
        <w:rPr>
          <w:rFonts w:ascii="仿宋" w:cs="仿宋" w:eastAsia="仿宋" w:hAnsi="仿宋" w:hint="eastAsia"/>
          <w:color w:val="auto"/>
          <w:sz w:val="32"/>
          <w:szCs w:val="32"/>
          <w:u w:val="none"/>
          <w:lang w:eastAsia="zh-CN"/>
        </w:rPr>
        <w:t>复习题</w:t>
      </w:r>
      <w:r>
        <w:rPr>
          <w:rFonts w:ascii="仿宋" w:cs="仿宋" w:eastAsia="仿宋" w:hAnsi="仿宋" w:hint="eastAsia"/>
          <w:color w:val="auto"/>
          <w:sz w:val="32"/>
          <w:szCs w:val="32"/>
          <w:u w:val="none"/>
        </w:rPr>
        <w:t>6   探究凸透镜成像的规律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12" w:lineRule="auto"/>
        <w:textAlignment w:val="auto"/>
        <w:rPr>
          <w:rFonts w:ascii="仿宋" w:cs="仿宋" w:eastAsia="仿宋" w:hAnsi="仿宋" w:hint="eastAsia"/>
          <w:color w:val="auto"/>
          <w:sz w:val="32"/>
          <w:szCs w:val="32"/>
          <w:u w:val="none"/>
        </w:rPr>
      </w:pPr>
      <w:r>
        <w:rPr>
          <w:rFonts w:ascii="仿宋" w:cs="仿宋" w:eastAsia="仿宋" w:hAnsi="仿宋" w:hint="eastAsia"/>
          <w:color w:val="auto"/>
          <w:sz w:val="32"/>
          <w:szCs w:val="32"/>
          <w:u w:val="none"/>
          <w:lang w:eastAsia="zh-CN"/>
        </w:rPr>
        <w:t>复习题</w:t>
      </w:r>
      <w:r>
        <w:rPr>
          <w:rFonts w:ascii="仿宋" w:cs="仿宋" w:eastAsia="仿宋" w:hAnsi="仿宋" w:hint="eastAsia"/>
          <w:color w:val="auto"/>
          <w:sz w:val="32"/>
          <w:szCs w:val="32"/>
          <w:u w:val="none"/>
        </w:rPr>
        <w:t>7   探究水</w:t>
      </w:r>
      <w:r>
        <w:rPr>
          <w:rFonts w:ascii="仿宋" w:cs="仿宋" w:eastAsia="仿宋" w:hAnsi="仿宋" w:hint="eastAsia"/>
          <w:color w:val="auto"/>
          <w:sz w:val="32"/>
          <w:szCs w:val="32"/>
          <w:u w:val="none"/>
          <w:lang w:eastAsia="zh-CN" w:val="en-US"/>
        </w:rPr>
        <w:t>在</w:t>
      </w:r>
      <w:r>
        <w:rPr>
          <w:rFonts w:ascii="仿宋" w:cs="仿宋" w:eastAsia="仿宋" w:hAnsi="仿宋" w:hint="eastAsia"/>
          <w:color w:val="auto"/>
          <w:sz w:val="32"/>
          <w:szCs w:val="32"/>
          <w:u w:val="none"/>
        </w:rPr>
        <w:t>沸腾</w:t>
      </w:r>
      <w:r>
        <w:rPr>
          <w:rFonts w:ascii="仿宋" w:cs="仿宋" w:eastAsia="仿宋" w:hAnsi="仿宋" w:hint="eastAsia"/>
          <w:color w:val="auto"/>
          <w:sz w:val="32"/>
          <w:szCs w:val="32"/>
          <w:u w:val="none"/>
          <w:lang w:eastAsia="zh-CN" w:val="en-US"/>
        </w:rPr>
        <w:t>前后</w:t>
      </w:r>
      <w:r>
        <w:rPr>
          <w:rFonts w:ascii="仿宋" w:cs="仿宋" w:eastAsia="仿宋" w:hAnsi="仿宋" w:hint="eastAsia"/>
          <w:color w:val="auto"/>
          <w:sz w:val="32"/>
          <w:szCs w:val="32"/>
          <w:u w:val="none"/>
        </w:rPr>
        <w:t>温度变化的特点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12" w:lineRule="auto"/>
        <w:textAlignment w:val="auto"/>
        <w:rPr>
          <w:rFonts w:ascii="仿宋" w:cs="仿宋" w:eastAsia="仿宋" w:hAnsi="仿宋" w:hint="eastAsia"/>
          <w:color w:val="auto"/>
          <w:sz w:val="32"/>
          <w:szCs w:val="32"/>
          <w:u w:val="none"/>
        </w:rPr>
      </w:pPr>
      <w:r>
        <w:rPr>
          <w:rFonts w:ascii="仿宋" w:cs="仿宋" w:eastAsia="仿宋" w:hAnsi="仿宋" w:hint="eastAsia"/>
          <w:color w:val="auto"/>
          <w:sz w:val="32"/>
          <w:szCs w:val="32"/>
          <w:u w:val="none"/>
          <w:lang w:eastAsia="zh-CN"/>
        </w:rPr>
        <w:t>复习题</w:t>
      </w:r>
      <w:r>
        <w:rPr>
          <w:rFonts w:ascii="仿宋" w:cs="仿宋" w:eastAsia="仿宋" w:hAnsi="仿宋" w:hint="eastAsia"/>
          <w:color w:val="auto"/>
          <w:sz w:val="32"/>
          <w:szCs w:val="32"/>
          <w:u w:val="none"/>
        </w:rPr>
        <w:t>8   测量蜡块的密度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12" w:lineRule="auto"/>
        <w:textAlignment w:val="auto"/>
        <w:rPr>
          <w:rFonts w:ascii="仿宋" w:cs="仿宋" w:eastAsia="仿宋" w:hAnsi="仿宋" w:hint="eastAsia"/>
          <w:color w:val="auto"/>
          <w:sz w:val="32"/>
          <w:szCs w:val="32"/>
          <w:u w:val="none"/>
        </w:rPr>
      </w:pPr>
      <w:r>
        <w:rPr>
          <w:rFonts w:ascii="仿宋" w:cs="仿宋" w:eastAsia="仿宋" w:hAnsi="仿宋" w:hint="eastAsia"/>
          <w:color w:val="auto"/>
          <w:sz w:val="32"/>
          <w:szCs w:val="32"/>
          <w:u w:val="none"/>
          <w:lang w:eastAsia="zh-CN"/>
        </w:rPr>
        <w:t>复习题</w:t>
      </w:r>
      <w:r>
        <w:rPr>
          <w:rFonts w:ascii="仿宋" w:cs="仿宋" w:eastAsia="仿宋" w:hAnsi="仿宋" w:hint="eastAsia"/>
          <w:color w:val="auto"/>
          <w:sz w:val="32"/>
          <w:szCs w:val="32"/>
          <w:u w:val="none"/>
        </w:rPr>
        <w:t>9   测量物体运动的平均速度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12" w:lineRule="auto"/>
        <w:textAlignment w:val="auto"/>
        <w:rPr>
          <w:rFonts w:ascii="仿宋" w:cs="仿宋" w:eastAsia="仿宋" w:hAnsi="仿宋" w:hint="eastAsia"/>
          <w:color w:val="auto"/>
          <w:sz w:val="32"/>
          <w:szCs w:val="32"/>
          <w:u w:val="none"/>
        </w:rPr>
      </w:pPr>
      <w:r>
        <w:rPr>
          <w:rFonts w:ascii="仿宋" w:cs="仿宋" w:eastAsia="仿宋" w:hAnsi="仿宋" w:hint="eastAsia"/>
          <w:color w:val="auto"/>
          <w:sz w:val="32"/>
          <w:szCs w:val="32"/>
          <w:u w:val="none"/>
          <w:lang w:eastAsia="zh-CN"/>
        </w:rPr>
        <w:t>复习题</w:t>
      </w:r>
      <w:r>
        <w:rPr>
          <w:rFonts w:ascii="仿宋" w:cs="仿宋" w:eastAsia="仿宋" w:hAnsi="仿宋" w:hint="eastAsia"/>
          <w:color w:val="auto"/>
          <w:sz w:val="32"/>
          <w:szCs w:val="32"/>
          <w:u w:val="none"/>
        </w:rPr>
        <w:t>10  探究滑动摩擦力大小与</w:t>
      </w:r>
      <w:r>
        <w:rPr>
          <w:rFonts w:ascii="仿宋" w:cs="仿宋" w:eastAsia="仿宋" w:hAnsi="仿宋" w:hint="eastAsia"/>
          <w:color w:val="auto"/>
          <w:sz w:val="32"/>
          <w:szCs w:val="32"/>
          <w:u w:val="none"/>
          <w:lang w:eastAsia="zh-CN" w:val="en-US"/>
        </w:rPr>
        <w:t>压力大小</w:t>
      </w:r>
      <w:r>
        <w:rPr>
          <w:rFonts w:ascii="仿宋" w:cs="仿宋" w:eastAsia="仿宋" w:hAnsi="仿宋" w:hint="eastAsia"/>
          <w:color w:val="auto"/>
          <w:sz w:val="32"/>
          <w:szCs w:val="32"/>
          <w:u w:val="none"/>
        </w:rPr>
        <w:t>的关系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12" w:lineRule="auto"/>
        <w:textAlignment w:val="auto"/>
        <w:rPr>
          <w:rFonts w:ascii="仿宋" w:cs="仿宋" w:eastAsia="仿宋" w:hAnsi="仿宋" w:hint="eastAsia"/>
          <w:color w:val="auto"/>
          <w:sz w:val="32"/>
          <w:szCs w:val="32"/>
          <w:u w:val="none"/>
        </w:rPr>
      </w:pPr>
      <w:r>
        <w:rPr>
          <w:rFonts w:ascii="仿宋" w:cs="仿宋" w:eastAsia="仿宋" w:hAnsi="仿宋" w:hint="eastAsia"/>
          <w:color w:val="auto"/>
          <w:sz w:val="32"/>
          <w:szCs w:val="32"/>
          <w:u w:val="none"/>
          <w:lang w:eastAsia="zh-CN"/>
        </w:rPr>
        <w:t>复习题</w:t>
      </w:r>
      <w:r>
        <w:rPr>
          <w:rFonts w:ascii="仿宋" w:cs="仿宋" w:eastAsia="仿宋" w:hAnsi="仿宋" w:hint="eastAsia"/>
          <w:color w:val="auto"/>
          <w:sz w:val="32"/>
          <w:szCs w:val="32"/>
          <w:u w:val="none"/>
        </w:rPr>
        <w:t>11  探究浮力大小与物体排开液体体积的关系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12" w:lineRule="auto"/>
        <w:textAlignment w:val="auto"/>
        <w:rPr>
          <w:rFonts w:ascii="仿宋" w:cs="仿宋" w:eastAsia="仿宋" w:hAnsi="仿宋" w:hint="eastAsia"/>
          <w:color w:val="auto"/>
          <w:sz w:val="32"/>
          <w:szCs w:val="32"/>
          <w:u w:val="none"/>
        </w:rPr>
      </w:pPr>
      <w:r>
        <w:rPr>
          <w:rFonts w:ascii="仿宋" w:cs="仿宋" w:eastAsia="仿宋" w:hAnsi="仿宋" w:hint="eastAsia"/>
          <w:color w:val="auto"/>
          <w:sz w:val="32"/>
          <w:szCs w:val="32"/>
          <w:u w:val="none"/>
          <w:lang w:eastAsia="zh-CN"/>
        </w:rPr>
        <w:t>复习题</w:t>
      </w:r>
      <w:r>
        <w:rPr>
          <w:rFonts w:ascii="仿宋" w:cs="仿宋" w:eastAsia="仿宋" w:hAnsi="仿宋" w:hint="eastAsia"/>
          <w:color w:val="auto"/>
          <w:sz w:val="32"/>
          <w:szCs w:val="32"/>
          <w:u w:val="none"/>
        </w:rPr>
        <w:t>12  探究杠杆的平衡条件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12" w:lineRule="auto"/>
        <w:ind w:right="600"/>
        <w:textAlignment w:val="auto"/>
        <w:rPr>
          <w:rFonts w:ascii="华文仿宋" w:eastAsia="华文仿宋" w:hAnsi="华文仿宋" w:hint="eastAsia"/>
          <w:color w:val="auto"/>
          <w:sz w:val="28"/>
          <w:szCs w:val="28"/>
          <w:u w:val="single"/>
        </w:rPr>
      </w:pPr>
    </w:p>
    <w:sectPr>
      <w:headerReference r:id="rId5" w:type="default"/>
      <w:footerReference r:id="rId6" w:type="default"/>
      <w:pgSz w:h="16838" w:w="11906"/>
      <w:pgMar w:bottom="1440" w:footer="992" w:gutter="0" w:header="851" w:left="1800" w:right="1800" w:top="1440"/>
      <w:cols w:space="708"/>
      <w:docGrid w:linePitch="312" w:type="lines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203" w:usb1="288F0000" w:usb2="00000006" w:usb3="00000000" w:csb0="00040001" w:csb1="0000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仿宋">
    <w:altName w:val="仿宋"/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01"/>
    <w:family w:val="roman"/>
    <w:notTrueType/>
    <w:pitch w:val="variable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>
    <w:pPr>
      <w:pStyle w:val="Footer"/>
    </w:pPr>
  </w:p>
  <w:p w:rsidR="004151FC">
    <w:pPr>
      <w:tabs>
        <w:tab w:val="center" w:pos="4153"/>
        <w:tab w:val="right" w:pos="8306"/>
      </w:tabs>
      <w:snapToGrid w:val="0"/>
      <w:jc w:val="left"/>
      <w:rPr>
        <w:kern w:val="0"/>
        <w:sz w:val="2"/>
        <w:szCs w:val="2"/>
      </w:rPr>
    </w:pPr>
    <w:r>
      <w:rPr>
        <w:color w:val="FFFFFF"/>
        <w:sz w:val="2"/>
        <w:szCs w:val="2"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453549720" o:spid="_x0000_s2051" type="#_x0000_t136" alt="学科网 zxxk.com" style="width:2.85pt;height:2.85pt;margin-top:407.9pt;margin-left:158.95pt;mso-position-horizontal-relative:margin;mso-position-vertical-relative:margin;position:absolute;rotation:315;z-index:-251658240" o:allowincell="f" filled="t" stroked="f">
          <v:fill opacity="0.5"/>
          <v:textpath style="font-family:宋体;font-size:8pt;v-same-letter-heights:f;v-text-reverse:f" string="zxxk.com"/>
          <w10:wrap anchorx="margin" anchory="margin"/>
        </v:shape>
      </w:pict>
    </w:r>
    <w:r>
      <w:rPr>
        <w:color w:val="FFFFFF"/>
        <w:sz w:val="2"/>
        <w:szCs w:val="2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图片 5" o:spid="_x0000_s2052" type="#_x0000_t75" alt="学科网 zxxk.com" style="width:0.05pt;height:0.05pt;margin-top:-20.75pt;margin-left:64.05pt;position:absolute;z-index:251659264" filled="f" stroked="f">
          <v:imagedata r:id="rId1" r:href="rId2" o:title=""/>
          <v:path o:extrusionok="f"/>
          <o:lock v:ext="edit" aspectratio="t"/>
        </v:shape>
      </w:pict>
    </w:r>
    <w:r>
      <w:rPr>
        <w:rFonts w:hint="eastAsia"/>
        <w:color w:val="FFFFFF"/>
        <w:kern w:val="0"/>
        <w:sz w:val="2"/>
        <w:szCs w:val="2"/>
      </w:rPr>
      <w:t>学科网（北京）股份有限公司</w:t>
    </w: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>
    <w:pPr>
      <w:pStyle w:val="Header"/>
      <w:tabs>
        <w:tab w:val="center" w:pos="4153"/>
        <w:tab w:val="right" w:pos="8306"/>
      </w:tabs>
      <w:ind w:firstLine="90"/>
      <w:jc w:val="both"/>
      <w:rPr>
        <w:rFonts w:hint="eastAsia"/>
      </w:rPr>
    </w:pPr>
    <w:r>
      <w:rPr>
        <w:rFonts w:hint="eastAsia"/>
        <w:u w:val="single"/>
      </w:rPr>
      <w:t xml:space="preserve">      </w:t>
    </w:r>
    <w:r>
      <w:rPr>
        <w:rFonts w:hint="eastAsia"/>
      </w:rPr>
      <w:t>县（区、市）</w:t>
    </w:r>
    <w:r>
      <w:rPr>
        <w:rFonts w:hint="eastAsia"/>
        <w:u w:val="single"/>
      </w:rPr>
      <w:t xml:space="preserve">             </w:t>
    </w:r>
    <w:r>
      <w:rPr>
        <w:rFonts w:hint="eastAsia"/>
      </w:rPr>
      <w:t>学校   姓名</w:t>
    </w:r>
    <w:r>
      <w:rPr>
        <w:rFonts w:hint="eastAsia"/>
        <w:u w:val="single"/>
      </w:rPr>
      <w:t xml:space="preserve">         </w:t>
    </w:r>
    <w:r>
      <w:rPr>
        <w:rFonts w:hint="eastAsia"/>
      </w:rPr>
      <w:t xml:space="preserve"> </w:t>
    </w:r>
    <w:r>
      <w:rPr>
        <w:rFonts w:hint="eastAsia"/>
        <w:lang w:val="en-US" w:eastAsia="zh-CN"/>
      </w:rPr>
      <w:t xml:space="preserve">  考</w:t>
    </w:r>
    <w:r>
      <w:rPr>
        <w:rFonts w:hint="eastAsia"/>
      </w:rPr>
      <w:t>号</w:t>
    </w:r>
    <w:r>
      <w:rPr>
        <w:rFonts w:hint="eastAsia"/>
        <w:u w:val="single"/>
      </w:rPr>
      <w:t xml:space="preserve">              </w:t>
    </w:r>
    <w:r>
      <w:rPr>
        <w:rFonts w:hint="eastAsia"/>
      </w:rPr>
      <w:t xml:space="preserve">   座位号</w:t>
    </w:r>
    <w:r>
      <w:rPr>
        <w:rFonts w:hint="eastAsia"/>
        <w:u w:val="single"/>
      </w:rPr>
      <w:t xml:space="preserve">      </w:t>
    </w:r>
  </w:p>
  <w:p>
    <w:pPr>
      <w:pStyle w:val="Header"/>
      <w:tabs>
        <w:tab w:val="center" w:pos="4153"/>
        <w:tab w:val="right" w:pos="8306"/>
      </w:tabs>
      <w:ind w:firstLine="90"/>
      <w:jc w:val="both"/>
      <w:rPr>
        <w:rFonts w:hint="eastAsia"/>
      </w:rPr>
    </w:pPr>
  </w:p>
  <w:p>
    <w:pPr>
      <w:pStyle w:val="Header"/>
      <w:tabs>
        <w:tab w:val="center" w:pos="4153"/>
        <w:tab w:val="right" w:pos="8306"/>
      </w:tabs>
      <w:ind w:firstLine="90"/>
      <w:jc w:val="both"/>
      <w:rPr>
        <w:rFonts w:hint="eastAsia"/>
      </w:rPr>
    </w:pPr>
  </w:p>
  <w:p>
    <w:pPr>
      <w:pStyle w:val="Header"/>
      <w:tabs>
        <w:tab w:val="center" w:pos="4153"/>
        <w:tab w:val="right" w:pos="8306"/>
      </w:tabs>
      <w:ind w:firstLine="90"/>
      <w:jc w:val="both"/>
      <w:rPr>
        <w:rFonts w:ascii="宋体" w:hAnsi="宋体" w:hint="eastAsia"/>
        <w:sz w:val="21"/>
        <w:szCs w:val="21"/>
        <w:u w:val="dotted"/>
      </w:rPr>
    </w:pPr>
    <w:r>
      <w:rPr>
        <w:rFonts w:ascii="宋体" w:hAnsi="宋体" w:hint="eastAsia"/>
        <w:szCs w:val="21"/>
        <w:u w:val="dotted"/>
      </w:rPr>
      <w:t xml:space="preserve">                        </w:t>
    </w:r>
    <w:r>
      <w:rPr>
        <w:rFonts w:ascii="宋体" w:hAnsi="宋体" w:hint="eastAsia"/>
        <w:sz w:val="21"/>
        <w:szCs w:val="21"/>
        <w:u w:val="dotted"/>
      </w:rPr>
      <w:t xml:space="preserve">装                   订                  线               </w:t>
    </w:r>
  </w:p>
  <w:p>
    <w:pPr>
      <w:jc w:val="center"/>
      <w:rPr>
        <w:rFonts w:hint="eastAsia"/>
        <w:sz w:val="32"/>
        <w:szCs w:val="32"/>
      </w:rPr>
    </w:pPr>
  </w:p>
  <w:p>
    <w:pPr>
      <w:jc w:val="center"/>
      <w:rPr>
        <w:rFonts w:ascii="黑体" w:eastAsia="黑体" w:hAnsi="黑体" w:cs="黑体" w:hint="eastAsia"/>
        <w:sz w:val="32"/>
        <w:szCs w:val="32"/>
        <w:lang w:eastAsia="zh-CN"/>
      </w:rPr>
    </w:pPr>
    <w:r>
      <w:rPr>
        <w:rFonts w:ascii="黑体" w:eastAsia="黑体" w:hAnsi="黑体" w:cs="黑体" w:hint="eastAsia"/>
        <w:sz w:val="32"/>
        <w:szCs w:val="32"/>
      </w:rPr>
      <w:t>山西省</w:t>
    </w:r>
    <w:r>
      <w:rPr>
        <w:rFonts w:ascii="黑体" w:eastAsia="黑体" w:hAnsi="黑体" w:cs="黑体" w:hint="eastAsia"/>
        <w:sz w:val="32"/>
        <w:szCs w:val="32"/>
        <w:lang w:eastAsia="zh-CN"/>
      </w:rPr>
      <w:t>202</w:t>
    </w:r>
    <w:r>
      <w:rPr>
        <w:rFonts w:ascii="黑体" w:eastAsia="黑体" w:hAnsi="黑体" w:cs="黑体" w:hint="eastAsia"/>
        <w:sz w:val="32"/>
        <w:szCs w:val="32"/>
        <w:lang w:val="en-US" w:eastAsia="zh-CN"/>
      </w:rPr>
      <w:t>5</w:t>
    </w:r>
    <w:r>
      <w:rPr>
        <w:rFonts w:ascii="黑体" w:eastAsia="黑体" w:hAnsi="黑体" w:cs="黑体" w:hint="eastAsia"/>
        <w:sz w:val="32"/>
        <w:szCs w:val="32"/>
      </w:rPr>
      <w:t>年初中学</w:t>
    </w:r>
    <w:r>
      <w:rPr>
        <w:rFonts w:ascii="黑体" w:eastAsia="黑体" w:hAnsi="黑体" w:cs="黑体" w:hint="eastAsia"/>
        <w:sz w:val="32"/>
        <w:szCs w:val="32"/>
        <w:lang w:eastAsia="zh-CN"/>
      </w:rPr>
      <w:t>业水平</w:t>
    </w:r>
    <w:r>
      <w:rPr>
        <w:rFonts w:ascii="黑体" w:eastAsia="黑体" w:hAnsi="黑体" w:cs="黑体" w:hint="eastAsia"/>
        <w:sz w:val="32"/>
        <w:szCs w:val="32"/>
        <w:lang w:val="en-US" w:eastAsia="zh-CN"/>
      </w:rPr>
      <w:t>物理</w:t>
    </w:r>
    <w:r>
      <w:rPr>
        <w:rFonts w:ascii="黑体" w:eastAsia="黑体" w:hAnsi="黑体" w:cs="黑体" w:hint="eastAsia"/>
        <w:sz w:val="32"/>
        <w:szCs w:val="32"/>
        <w:lang w:eastAsia="zh-CN"/>
      </w:rPr>
      <w:t>实验操作考试</w:t>
    </w:r>
  </w:p>
  <w:p w:rsidR="004151FC">
    <w:pPr>
      <w:pBdr>
        <w:bottom w:val="none" w:sz="0" w:space="1" w:color="auto"/>
      </w:pBdr>
      <w:tabs>
        <w:tab w:val="clear" w:pos="4153"/>
        <w:tab w:val="clear" w:pos="8306"/>
      </w:tabs>
      <w:snapToGrid w:val="0"/>
      <w:rPr>
        <w:kern w:val="0"/>
        <w:sz w:val="2"/>
        <w:szCs w:val="2"/>
      </w:rPr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图片 4" o:spid="_x0000_s2049" type="#_x0000_t75" alt="学科网 zxxk.com" style="width:0.75pt;height:0.75pt;margin-top:8.45pt;margin-left:351pt;position:absolute;z-index:251658240" filled="f" stroked="f">
          <v:imagedata r:id="rId1" r:href="rId2" o:title=""/>
          <v:path o:extrusionok="f"/>
          <o:lock v:ext="edit" aspectratio="t"/>
        </v:shape>
      </w:pict>
    </w:r>
    <w:r>
      <w:rPr>
        <w:rFonts w:hint="eastAsia"/>
        <w:color w:val="FFFFFF"/>
        <w:sz w:val="2"/>
        <w:szCs w:val="2"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i2050" type="#_x0000_t136" alt="学科网 zxxk.com" style="width:0.89pt;height:0.85pt" filled="f" stroked="f" strokecolor="white">
          <v:fill color2="#aaa"/>
          <v:shadow color="#4d4d4d" opacity="52429f" offset=",3pt"/>
          <v:textpath style="font-family:宋体;font-size:8pt;v-rotate-letters:f;v-same-letter-heights:f;v-text-kern:t;v-text-reverse:f;v-text-spacing:78650f" trim="t" fitpath="t" xscale="f" string="学科网（北京）股份有限公司 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attachedTemplate r:id="rId1"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noLineBreaksAfter w:lang="en-US" w:val="([{·‘“〈《「『【〔〖（．［｛￡￥"/>
  <w:noLineBreaksBefore w:lang="en-US" w:val="!),.:;?]}¨·ˇˉ―‖’”…∶、。〃々〉》」』】〕〗！＂＇），．：；？］｀｜｝～￠"/>
  <w:endnotePr>
    <w:numFmt w:val="decimal"/>
  </w:endnotePr>
  <w:compat>
    <w:spaceForUL/>
    <w:balanceSingleByteDoubleByteWidth/>
    <w:doNotLeaveBackslashAlone/>
    <w:ulTrailSpace/>
    <w:doNotExpandShiftReturn/>
    <w:adjustLineHeightInTable/>
    <w:doNotBreakWrappedTables/>
    <w:doNotWrapTextWithPunct/>
    <w:doNotUseEastAsianBreak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72A27"/>
    <w:rsid w:val="0000215D"/>
    <w:rsid w:val="00003B6D"/>
    <w:rsid w:val="000056D8"/>
    <w:rsid w:val="0001698D"/>
    <w:rsid w:val="00021573"/>
    <w:rsid w:val="000227F2"/>
    <w:rsid w:val="000264F5"/>
    <w:rsid w:val="000339D0"/>
    <w:rsid w:val="000401C0"/>
    <w:rsid w:val="00041E18"/>
    <w:rsid w:val="000512EE"/>
    <w:rsid w:val="00054970"/>
    <w:rsid w:val="00055B5D"/>
    <w:rsid w:val="0005696E"/>
    <w:rsid w:val="00062AE7"/>
    <w:rsid w:val="00065730"/>
    <w:rsid w:val="0006579A"/>
    <w:rsid w:val="0006752F"/>
    <w:rsid w:val="00071492"/>
    <w:rsid w:val="00073D71"/>
    <w:rsid w:val="00080DAA"/>
    <w:rsid w:val="00083073"/>
    <w:rsid w:val="0008374F"/>
    <w:rsid w:val="00087B80"/>
    <w:rsid w:val="00092986"/>
    <w:rsid w:val="00095856"/>
    <w:rsid w:val="000A280C"/>
    <w:rsid w:val="000A66DC"/>
    <w:rsid w:val="000A6C97"/>
    <w:rsid w:val="000B4350"/>
    <w:rsid w:val="000B5AE4"/>
    <w:rsid w:val="000C60DB"/>
    <w:rsid w:val="000D0731"/>
    <w:rsid w:val="000D1031"/>
    <w:rsid w:val="000D2C48"/>
    <w:rsid w:val="000D3180"/>
    <w:rsid w:val="000E6229"/>
    <w:rsid w:val="000F0180"/>
    <w:rsid w:val="000F1AFE"/>
    <w:rsid w:val="00100254"/>
    <w:rsid w:val="00105C46"/>
    <w:rsid w:val="00107D37"/>
    <w:rsid w:val="0011235C"/>
    <w:rsid w:val="00114FE8"/>
    <w:rsid w:val="00120C63"/>
    <w:rsid w:val="00130094"/>
    <w:rsid w:val="001302F8"/>
    <w:rsid w:val="00132C54"/>
    <w:rsid w:val="0013438C"/>
    <w:rsid w:val="00137B2B"/>
    <w:rsid w:val="00137E9E"/>
    <w:rsid w:val="00140657"/>
    <w:rsid w:val="0014181A"/>
    <w:rsid w:val="00142F26"/>
    <w:rsid w:val="00145182"/>
    <w:rsid w:val="00153DC0"/>
    <w:rsid w:val="0015520C"/>
    <w:rsid w:val="00163FCF"/>
    <w:rsid w:val="00164D8E"/>
    <w:rsid w:val="00165582"/>
    <w:rsid w:val="00172823"/>
    <w:rsid w:val="00174D37"/>
    <w:rsid w:val="0019233B"/>
    <w:rsid w:val="00192E00"/>
    <w:rsid w:val="00193A84"/>
    <w:rsid w:val="00193CC9"/>
    <w:rsid w:val="0019559D"/>
    <w:rsid w:val="00197283"/>
    <w:rsid w:val="001976D9"/>
    <w:rsid w:val="001A0F55"/>
    <w:rsid w:val="001A1B2F"/>
    <w:rsid w:val="001A2DB7"/>
    <w:rsid w:val="001A3A07"/>
    <w:rsid w:val="001A3EF3"/>
    <w:rsid w:val="001A4C83"/>
    <w:rsid w:val="001A60FB"/>
    <w:rsid w:val="001A6BF7"/>
    <w:rsid w:val="001B085C"/>
    <w:rsid w:val="001B3212"/>
    <w:rsid w:val="001B5733"/>
    <w:rsid w:val="001C1E58"/>
    <w:rsid w:val="001C3746"/>
    <w:rsid w:val="001C5071"/>
    <w:rsid w:val="001D3C6C"/>
    <w:rsid w:val="001E17DC"/>
    <w:rsid w:val="001E433C"/>
    <w:rsid w:val="001E7A92"/>
    <w:rsid w:val="001F1CFF"/>
    <w:rsid w:val="001F31F9"/>
    <w:rsid w:val="001F7B80"/>
    <w:rsid w:val="002036A9"/>
    <w:rsid w:val="00211C81"/>
    <w:rsid w:val="00211F31"/>
    <w:rsid w:val="00214F18"/>
    <w:rsid w:val="0021593E"/>
    <w:rsid w:val="00226C37"/>
    <w:rsid w:val="00227618"/>
    <w:rsid w:val="00233705"/>
    <w:rsid w:val="00233712"/>
    <w:rsid w:val="002431ED"/>
    <w:rsid w:val="00245A84"/>
    <w:rsid w:val="00245AAE"/>
    <w:rsid w:val="002460F5"/>
    <w:rsid w:val="002471D8"/>
    <w:rsid w:val="00256207"/>
    <w:rsid w:val="0026223D"/>
    <w:rsid w:val="00267A31"/>
    <w:rsid w:val="002751C6"/>
    <w:rsid w:val="00275F0B"/>
    <w:rsid w:val="00277A4E"/>
    <w:rsid w:val="00277BC6"/>
    <w:rsid w:val="00283902"/>
    <w:rsid w:val="00285518"/>
    <w:rsid w:val="00287393"/>
    <w:rsid w:val="00290A4C"/>
    <w:rsid w:val="00297E5C"/>
    <w:rsid w:val="002A0689"/>
    <w:rsid w:val="002A213F"/>
    <w:rsid w:val="002A3FE7"/>
    <w:rsid w:val="002A5C91"/>
    <w:rsid w:val="002B173A"/>
    <w:rsid w:val="002B3BF1"/>
    <w:rsid w:val="002C78E8"/>
    <w:rsid w:val="002D091A"/>
    <w:rsid w:val="002D2EFB"/>
    <w:rsid w:val="002D7F2D"/>
    <w:rsid w:val="002E1507"/>
    <w:rsid w:val="002F341C"/>
    <w:rsid w:val="002F43BF"/>
    <w:rsid w:val="002F445A"/>
    <w:rsid w:val="00304167"/>
    <w:rsid w:val="003051CF"/>
    <w:rsid w:val="003102A7"/>
    <w:rsid w:val="00310C7E"/>
    <w:rsid w:val="00311B7C"/>
    <w:rsid w:val="00311DD2"/>
    <w:rsid w:val="003224ED"/>
    <w:rsid w:val="00326186"/>
    <w:rsid w:val="00331CB4"/>
    <w:rsid w:val="00332D7A"/>
    <w:rsid w:val="00334C91"/>
    <w:rsid w:val="003379A6"/>
    <w:rsid w:val="0034211A"/>
    <w:rsid w:val="00347210"/>
    <w:rsid w:val="00350250"/>
    <w:rsid w:val="00350C59"/>
    <w:rsid w:val="00352284"/>
    <w:rsid w:val="00354D12"/>
    <w:rsid w:val="00355C1C"/>
    <w:rsid w:val="00360D94"/>
    <w:rsid w:val="00363E7A"/>
    <w:rsid w:val="003706BB"/>
    <w:rsid w:val="00371E07"/>
    <w:rsid w:val="00374BB1"/>
    <w:rsid w:val="003806A2"/>
    <w:rsid w:val="003808FB"/>
    <w:rsid w:val="00380D3D"/>
    <w:rsid w:val="00381691"/>
    <w:rsid w:val="00382781"/>
    <w:rsid w:val="0039378C"/>
    <w:rsid w:val="003A11BE"/>
    <w:rsid w:val="003A2E1B"/>
    <w:rsid w:val="003A3778"/>
    <w:rsid w:val="003B2777"/>
    <w:rsid w:val="003B4871"/>
    <w:rsid w:val="003B6F62"/>
    <w:rsid w:val="003C02BF"/>
    <w:rsid w:val="003C0CEF"/>
    <w:rsid w:val="003C439A"/>
    <w:rsid w:val="003C6A21"/>
    <w:rsid w:val="003D5F83"/>
    <w:rsid w:val="003E16A3"/>
    <w:rsid w:val="003E4522"/>
    <w:rsid w:val="003F11CF"/>
    <w:rsid w:val="003F1C2B"/>
    <w:rsid w:val="003F2D29"/>
    <w:rsid w:val="003F3D8E"/>
    <w:rsid w:val="0040034E"/>
    <w:rsid w:val="00404469"/>
    <w:rsid w:val="00404505"/>
    <w:rsid w:val="0040588A"/>
    <w:rsid w:val="0040765D"/>
    <w:rsid w:val="00407B40"/>
    <w:rsid w:val="004102AB"/>
    <w:rsid w:val="00412E3F"/>
    <w:rsid w:val="004151FC"/>
    <w:rsid w:val="004153C3"/>
    <w:rsid w:val="004162F8"/>
    <w:rsid w:val="0042043D"/>
    <w:rsid w:val="00420E13"/>
    <w:rsid w:val="00425A75"/>
    <w:rsid w:val="00433A85"/>
    <w:rsid w:val="0043704A"/>
    <w:rsid w:val="00441027"/>
    <w:rsid w:val="00443B32"/>
    <w:rsid w:val="00444144"/>
    <w:rsid w:val="004444ED"/>
    <w:rsid w:val="004448D6"/>
    <w:rsid w:val="00444B04"/>
    <w:rsid w:val="004476B3"/>
    <w:rsid w:val="00451539"/>
    <w:rsid w:val="00451582"/>
    <w:rsid w:val="00451C72"/>
    <w:rsid w:val="00452CF9"/>
    <w:rsid w:val="004532CC"/>
    <w:rsid w:val="0045561B"/>
    <w:rsid w:val="00461921"/>
    <w:rsid w:val="00462908"/>
    <w:rsid w:val="00465374"/>
    <w:rsid w:val="00471E22"/>
    <w:rsid w:val="0047655A"/>
    <w:rsid w:val="00480294"/>
    <w:rsid w:val="004824B6"/>
    <w:rsid w:val="0049130B"/>
    <w:rsid w:val="0049192D"/>
    <w:rsid w:val="004929F9"/>
    <w:rsid w:val="0049370B"/>
    <w:rsid w:val="00493D26"/>
    <w:rsid w:val="004A54EE"/>
    <w:rsid w:val="004B5C47"/>
    <w:rsid w:val="004B6062"/>
    <w:rsid w:val="004B6B55"/>
    <w:rsid w:val="004B7DF7"/>
    <w:rsid w:val="004C64F6"/>
    <w:rsid w:val="004C6DB9"/>
    <w:rsid w:val="004C7177"/>
    <w:rsid w:val="004D095A"/>
    <w:rsid w:val="004D2F8C"/>
    <w:rsid w:val="004E2262"/>
    <w:rsid w:val="004F2514"/>
    <w:rsid w:val="004F6203"/>
    <w:rsid w:val="005009C7"/>
    <w:rsid w:val="0050392B"/>
    <w:rsid w:val="005068F3"/>
    <w:rsid w:val="005211A9"/>
    <w:rsid w:val="0052128B"/>
    <w:rsid w:val="00521F91"/>
    <w:rsid w:val="00532145"/>
    <w:rsid w:val="005370E9"/>
    <w:rsid w:val="00537541"/>
    <w:rsid w:val="00541F72"/>
    <w:rsid w:val="00542953"/>
    <w:rsid w:val="00543A75"/>
    <w:rsid w:val="0056639B"/>
    <w:rsid w:val="00571AD9"/>
    <w:rsid w:val="00575493"/>
    <w:rsid w:val="0057758F"/>
    <w:rsid w:val="00583F98"/>
    <w:rsid w:val="005858DA"/>
    <w:rsid w:val="005928CD"/>
    <w:rsid w:val="00596340"/>
    <w:rsid w:val="005A1F87"/>
    <w:rsid w:val="005A2F68"/>
    <w:rsid w:val="005A44F1"/>
    <w:rsid w:val="005B25B6"/>
    <w:rsid w:val="005B5B81"/>
    <w:rsid w:val="005C081C"/>
    <w:rsid w:val="005C1579"/>
    <w:rsid w:val="005C337F"/>
    <w:rsid w:val="005C3684"/>
    <w:rsid w:val="005C3E3A"/>
    <w:rsid w:val="005D0470"/>
    <w:rsid w:val="005D0D09"/>
    <w:rsid w:val="005D1C18"/>
    <w:rsid w:val="005E6085"/>
    <w:rsid w:val="005F1C2E"/>
    <w:rsid w:val="005F51CD"/>
    <w:rsid w:val="0060628D"/>
    <w:rsid w:val="006071B4"/>
    <w:rsid w:val="00615EC6"/>
    <w:rsid w:val="0061757D"/>
    <w:rsid w:val="0062397F"/>
    <w:rsid w:val="006312C6"/>
    <w:rsid w:val="00632088"/>
    <w:rsid w:val="00632C79"/>
    <w:rsid w:val="0063536E"/>
    <w:rsid w:val="006353E3"/>
    <w:rsid w:val="00635551"/>
    <w:rsid w:val="006411AB"/>
    <w:rsid w:val="006475D2"/>
    <w:rsid w:val="006527CD"/>
    <w:rsid w:val="00656063"/>
    <w:rsid w:val="00672498"/>
    <w:rsid w:val="00674154"/>
    <w:rsid w:val="00681D79"/>
    <w:rsid w:val="00693AFC"/>
    <w:rsid w:val="00694616"/>
    <w:rsid w:val="00696135"/>
    <w:rsid w:val="0069684F"/>
    <w:rsid w:val="006976F7"/>
    <w:rsid w:val="006A19C4"/>
    <w:rsid w:val="006A27CD"/>
    <w:rsid w:val="006A72AA"/>
    <w:rsid w:val="006B192E"/>
    <w:rsid w:val="006C32D2"/>
    <w:rsid w:val="006C4AE0"/>
    <w:rsid w:val="006C556D"/>
    <w:rsid w:val="006D3568"/>
    <w:rsid w:val="006D7F78"/>
    <w:rsid w:val="006E2C11"/>
    <w:rsid w:val="006E3391"/>
    <w:rsid w:val="006E5AB7"/>
    <w:rsid w:val="006F0C9A"/>
    <w:rsid w:val="006F4496"/>
    <w:rsid w:val="00700365"/>
    <w:rsid w:val="007018F4"/>
    <w:rsid w:val="00704703"/>
    <w:rsid w:val="00705E9F"/>
    <w:rsid w:val="00706237"/>
    <w:rsid w:val="00706E2C"/>
    <w:rsid w:val="00722458"/>
    <w:rsid w:val="00727D2B"/>
    <w:rsid w:val="007303E4"/>
    <w:rsid w:val="007311D0"/>
    <w:rsid w:val="0073328E"/>
    <w:rsid w:val="00735BB1"/>
    <w:rsid w:val="0073632B"/>
    <w:rsid w:val="00736F66"/>
    <w:rsid w:val="007371E0"/>
    <w:rsid w:val="00741A9D"/>
    <w:rsid w:val="007455CB"/>
    <w:rsid w:val="007475AC"/>
    <w:rsid w:val="00750E54"/>
    <w:rsid w:val="007546A5"/>
    <w:rsid w:val="00757964"/>
    <w:rsid w:val="007613B4"/>
    <w:rsid w:val="007615CC"/>
    <w:rsid w:val="00761C19"/>
    <w:rsid w:val="0076403C"/>
    <w:rsid w:val="007713CA"/>
    <w:rsid w:val="007734C0"/>
    <w:rsid w:val="0077732C"/>
    <w:rsid w:val="00777720"/>
    <w:rsid w:val="0078055D"/>
    <w:rsid w:val="00781707"/>
    <w:rsid w:val="00781ABA"/>
    <w:rsid w:val="00786F1A"/>
    <w:rsid w:val="007908CF"/>
    <w:rsid w:val="007913A2"/>
    <w:rsid w:val="00793EA2"/>
    <w:rsid w:val="007A0218"/>
    <w:rsid w:val="007A1FF1"/>
    <w:rsid w:val="007A2AE8"/>
    <w:rsid w:val="007A785D"/>
    <w:rsid w:val="007B1341"/>
    <w:rsid w:val="007B1416"/>
    <w:rsid w:val="007B17AA"/>
    <w:rsid w:val="007B1F2F"/>
    <w:rsid w:val="007B7963"/>
    <w:rsid w:val="007C07C1"/>
    <w:rsid w:val="007C0B05"/>
    <w:rsid w:val="007C0DCB"/>
    <w:rsid w:val="007C1327"/>
    <w:rsid w:val="007C677D"/>
    <w:rsid w:val="007C758A"/>
    <w:rsid w:val="007C7AC8"/>
    <w:rsid w:val="007D0812"/>
    <w:rsid w:val="007D33D3"/>
    <w:rsid w:val="007D6640"/>
    <w:rsid w:val="007F15EA"/>
    <w:rsid w:val="007F4974"/>
    <w:rsid w:val="007F62A9"/>
    <w:rsid w:val="00802B7B"/>
    <w:rsid w:val="0081183C"/>
    <w:rsid w:val="00812FEF"/>
    <w:rsid w:val="00813B86"/>
    <w:rsid w:val="00817281"/>
    <w:rsid w:val="00820D30"/>
    <w:rsid w:val="00827D29"/>
    <w:rsid w:val="00831D0C"/>
    <w:rsid w:val="0084340B"/>
    <w:rsid w:val="00844235"/>
    <w:rsid w:val="008508DA"/>
    <w:rsid w:val="0085148F"/>
    <w:rsid w:val="0085243D"/>
    <w:rsid w:val="00855B3A"/>
    <w:rsid w:val="00861A07"/>
    <w:rsid w:val="00866121"/>
    <w:rsid w:val="00873494"/>
    <w:rsid w:val="00875204"/>
    <w:rsid w:val="0087526D"/>
    <w:rsid w:val="008824E2"/>
    <w:rsid w:val="00882D2D"/>
    <w:rsid w:val="00884E1A"/>
    <w:rsid w:val="008856B1"/>
    <w:rsid w:val="008858B8"/>
    <w:rsid w:val="00886C0E"/>
    <w:rsid w:val="00897737"/>
    <w:rsid w:val="008A09FB"/>
    <w:rsid w:val="008B102B"/>
    <w:rsid w:val="008B2836"/>
    <w:rsid w:val="008B2F14"/>
    <w:rsid w:val="008B52B1"/>
    <w:rsid w:val="008B5BC8"/>
    <w:rsid w:val="008B5E1D"/>
    <w:rsid w:val="008B64EA"/>
    <w:rsid w:val="008B7651"/>
    <w:rsid w:val="008C15F5"/>
    <w:rsid w:val="008C22C2"/>
    <w:rsid w:val="008C3285"/>
    <w:rsid w:val="008C4A37"/>
    <w:rsid w:val="008D32C8"/>
    <w:rsid w:val="008D557D"/>
    <w:rsid w:val="008D5842"/>
    <w:rsid w:val="008E30F6"/>
    <w:rsid w:val="008E4D38"/>
    <w:rsid w:val="008F0370"/>
    <w:rsid w:val="008F1088"/>
    <w:rsid w:val="008F3225"/>
    <w:rsid w:val="008F4FB0"/>
    <w:rsid w:val="008F567C"/>
    <w:rsid w:val="008F6B85"/>
    <w:rsid w:val="00910756"/>
    <w:rsid w:val="00914C5A"/>
    <w:rsid w:val="009172F7"/>
    <w:rsid w:val="00932AA6"/>
    <w:rsid w:val="009347CF"/>
    <w:rsid w:val="0094433B"/>
    <w:rsid w:val="00946E78"/>
    <w:rsid w:val="0095221C"/>
    <w:rsid w:val="009566DE"/>
    <w:rsid w:val="00962832"/>
    <w:rsid w:val="00962E89"/>
    <w:rsid w:val="009652EB"/>
    <w:rsid w:val="00971820"/>
    <w:rsid w:val="009720C3"/>
    <w:rsid w:val="00975AB1"/>
    <w:rsid w:val="00977C91"/>
    <w:rsid w:val="00980071"/>
    <w:rsid w:val="00980FF9"/>
    <w:rsid w:val="0098435F"/>
    <w:rsid w:val="009911E0"/>
    <w:rsid w:val="00993D6A"/>
    <w:rsid w:val="009953EA"/>
    <w:rsid w:val="00995898"/>
    <w:rsid w:val="009A06BE"/>
    <w:rsid w:val="009B0783"/>
    <w:rsid w:val="009B0849"/>
    <w:rsid w:val="009B359F"/>
    <w:rsid w:val="009B50B0"/>
    <w:rsid w:val="009C0CB4"/>
    <w:rsid w:val="009C0EF3"/>
    <w:rsid w:val="009C27F2"/>
    <w:rsid w:val="009C2E77"/>
    <w:rsid w:val="009C37EA"/>
    <w:rsid w:val="009C408E"/>
    <w:rsid w:val="009C5A02"/>
    <w:rsid w:val="009C7A3A"/>
    <w:rsid w:val="009D2604"/>
    <w:rsid w:val="009D5542"/>
    <w:rsid w:val="009D6C77"/>
    <w:rsid w:val="009E0652"/>
    <w:rsid w:val="009E1A49"/>
    <w:rsid w:val="009E5F1A"/>
    <w:rsid w:val="009F279E"/>
    <w:rsid w:val="009F4554"/>
    <w:rsid w:val="009F4FA2"/>
    <w:rsid w:val="009F74BE"/>
    <w:rsid w:val="009F7C4B"/>
    <w:rsid w:val="00A0124C"/>
    <w:rsid w:val="00A039C4"/>
    <w:rsid w:val="00A0761B"/>
    <w:rsid w:val="00A07EC6"/>
    <w:rsid w:val="00A14283"/>
    <w:rsid w:val="00A17FEC"/>
    <w:rsid w:val="00A24A0E"/>
    <w:rsid w:val="00A24C3F"/>
    <w:rsid w:val="00A34F29"/>
    <w:rsid w:val="00A409B7"/>
    <w:rsid w:val="00A5322E"/>
    <w:rsid w:val="00A66A13"/>
    <w:rsid w:val="00A670CE"/>
    <w:rsid w:val="00A71CE8"/>
    <w:rsid w:val="00A72132"/>
    <w:rsid w:val="00A73522"/>
    <w:rsid w:val="00A75B0F"/>
    <w:rsid w:val="00A76B58"/>
    <w:rsid w:val="00A84878"/>
    <w:rsid w:val="00A94469"/>
    <w:rsid w:val="00A947FA"/>
    <w:rsid w:val="00AA2F68"/>
    <w:rsid w:val="00AA5799"/>
    <w:rsid w:val="00AB11D6"/>
    <w:rsid w:val="00AB1A62"/>
    <w:rsid w:val="00AB5AEA"/>
    <w:rsid w:val="00AB6E58"/>
    <w:rsid w:val="00AC2492"/>
    <w:rsid w:val="00AC48A8"/>
    <w:rsid w:val="00AC796A"/>
    <w:rsid w:val="00AD537A"/>
    <w:rsid w:val="00AD6D84"/>
    <w:rsid w:val="00AF0C67"/>
    <w:rsid w:val="00AF0E4E"/>
    <w:rsid w:val="00AF2934"/>
    <w:rsid w:val="00AF3A94"/>
    <w:rsid w:val="00AF454E"/>
    <w:rsid w:val="00AF548B"/>
    <w:rsid w:val="00AF6990"/>
    <w:rsid w:val="00AF7C5C"/>
    <w:rsid w:val="00B025FD"/>
    <w:rsid w:val="00B043B6"/>
    <w:rsid w:val="00B06662"/>
    <w:rsid w:val="00B06E9D"/>
    <w:rsid w:val="00B0709D"/>
    <w:rsid w:val="00B07296"/>
    <w:rsid w:val="00B16EEB"/>
    <w:rsid w:val="00B176A2"/>
    <w:rsid w:val="00B21849"/>
    <w:rsid w:val="00B2716A"/>
    <w:rsid w:val="00B339C5"/>
    <w:rsid w:val="00B33AA0"/>
    <w:rsid w:val="00B3724D"/>
    <w:rsid w:val="00B37B31"/>
    <w:rsid w:val="00B37DE4"/>
    <w:rsid w:val="00B463F6"/>
    <w:rsid w:val="00B53F63"/>
    <w:rsid w:val="00B564F9"/>
    <w:rsid w:val="00B56B6A"/>
    <w:rsid w:val="00B572A1"/>
    <w:rsid w:val="00B61113"/>
    <w:rsid w:val="00B61514"/>
    <w:rsid w:val="00B62B7E"/>
    <w:rsid w:val="00B6364C"/>
    <w:rsid w:val="00B64C9B"/>
    <w:rsid w:val="00B66B9C"/>
    <w:rsid w:val="00B725CD"/>
    <w:rsid w:val="00B75C4A"/>
    <w:rsid w:val="00B77D56"/>
    <w:rsid w:val="00B83520"/>
    <w:rsid w:val="00B87FAA"/>
    <w:rsid w:val="00B977FB"/>
    <w:rsid w:val="00BA30D0"/>
    <w:rsid w:val="00BA3B0D"/>
    <w:rsid w:val="00BB059E"/>
    <w:rsid w:val="00BB0E98"/>
    <w:rsid w:val="00BB4196"/>
    <w:rsid w:val="00BC09AC"/>
    <w:rsid w:val="00BC1E08"/>
    <w:rsid w:val="00BD0A7B"/>
    <w:rsid w:val="00BD1181"/>
    <w:rsid w:val="00BD12E5"/>
    <w:rsid w:val="00BD187D"/>
    <w:rsid w:val="00BD294A"/>
    <w:rsid w:val="00BD3451"/>
    <w:rsid w:val="00BE206F"/>
    <w:rsid w:val="00BE7492"/>
    <w:rsid w:val="00BF0873"/>
    <w:rsid w:val="00BF607B"/>
    <w:rsid w:val="00C02FC6"/>
    <w:rsid w:val="00C0510B"/>
    <w:rsid w:val="00C1038E"/>
    <w:rsid w:val="00C128EE"/>
    <w:rsid w:val="00C15CEF"/>
    <w:rsid w:val="00C23BF4"/>
    <w:rsid w:val="00C2737D"/>
    <w:rsid w:val="00C45E28"/>
    <w:rsid w:val="00C50E09"/>
    <w:rsid w:val="00C50EF7"/>
    <w:rsid w:val="00C522BA"/>
    <w:rsid w:val="00C52D14"/>
    <w:rsid w:val="00C54506"/>
    <w:rsid w:val="00C624A1"/>
    <w:rsid w:val="00C63DCC"/>
    <w:rsid w:val="00C6454A"/>
    <w:rsid w:val="00C76294"/>
    <w:rsid w:val="00C817DD"/>
    <w:rsid w:val="00C865C8"/>
    <w:rsid w:val="00C86892"/>
    <w:rsid w:val="00C9587E"/>
    <w:rsid w:val="00CA2936"/>
    <w:rsid w:val="00CA2D47"/>
    <w:rsid w:val="00CB0304"/>
    <w:rsid w:val="00CB096C"/>
    <w:rsid w:val="00CB3467"/>
    <w:rsid w:val="00CB4622"/>
    <w:rsid w:val="00CB48BF"/>
    <w:rsid w:val="00CB713A"/>
    <w:rsid w:val="00CB7D65"/>
    <w:rsid w:val="00CC468D"/>
    <w:rsid w:val="00CC47EC"/>
    <w:rsid w:val="00CC4C4D"/>
    <w:rsid w:val="00CC685D"/>
    <w:rsid w:val="00CD1269"/>
    <w:rsid w:val="00CD279A"/>
    <w:rsid w:val="00CD4092"/>
    <w:rsid w:val="00CD7B98"/>
    <w:rsid w:val="00CE08EA"/>
    <w:rsid w:val="00CE2FFF"/>
    <w:rsid w:val="00CE3E05"/>
    <w:rsid w:val="00CE5892"/>
    <w:rsid w:val="00CF006C"/>
    <w:rsid w:val="00D03270"/>
    <w:rsid w:val="00D04427"/>
    <w:rsid w:val="00D04512"/>
    <w:rsid w:val="00D112FC"/>
    <w:rsid w:val="00D1380A"/>
    <w:rsid w:val="00D20D36"/>
    <w:rsid w:val="00D24E1B"/>
    <w:rsid w:val="00D26D2B"/>
    <w:rsid w:val="00D27F3A"/>
    <w:rsid w:val="00D3356A"/>
    <w:rsid w:val="00D37C34"/>
    <w:rsid w:val="00D40429"/>
    <w:rsid w:val="00D413A1"/>
    <w:rsid w:val="00D50159"/>
    <w:rsid w:val="00D5176E"/>
    <w:rsid w:val="00D53B08"/>
    <w:rsid w:val="00D548A1"/>
    <w:rsid w:val="00D56732"/>
    <w:rsid w:val="00D569E1"/>
    <w:rsid w:val="00D5736B"/>
    <w:rsid w:val="00D64E3F"/>
    <w:rsid w:val="00D657AF"/>
    <w:rsid w:val="00D77C66"/>
    <w:rsid w:val="00D87A83"/>
    <w:rsid w:val="00D90743"/>
    <w:rsid w:val="00D91F7E"/>
    <w:rsid w:val="00D93377"/>
    <w:rsid w:val="00DA09A5"/>
    <w:rsid w:val="00DA0B33"/>
    <w:rsid w:val="00DA243B"/>
    <w:rsid w:val="00DA45BD"/>
    <w:rsid w:val="00DB2996"/>
    <w:rsid w:val="00DB3348"/>
    <w:rsid w:val="00DB5F07"/>
    <w:rsid w:val="00DB6925"/>
    <w:rsid w:val="00DD52B4"/>
    <w:rsid w:val="00DD630C"/>
    <w:rsid w:val="00DD685A"/>
    <w:rsid w:val="00DD7A04"/>
    <w:rsid w:val="00DD7B6F"/>
    <w:rsid w:val="00DE2311"/>
    <w:rsid w:val="00DE5365"/>
    <w:rsid w:val="00DE7253"/>
    <w:rsid w:val="00DF05AB"/>
    <w:rsid w:val="00DF408F"/>
    <w:rsid w:val="00E00BD3"/>
    <w:rsid w:val="00E01063"/>
    <w:rsid w:val="00E02E32"/>
    <w:rsid w:val="00E02E8D"/>
    <w:rsid w:val="00E0344E"/>
    <w:rsid w:val="00E04CDA"/>
    <w:rsid w:val="00E1023E"/>
    <w:rsid w:val="00E13D7A"/>
    <w:rsid w:val="00E22EB7"/>
    <w:rsid w:val="00E24033"/>
    <w:rsid w:val="00E26B65"/>
    <w:rsid w:val="00E30812"/>
    <w:rsid w:val="00E3479B"/>
    <w:rsid w:val="00E468D0"/>
    <w:rsid w:val="00E47733"/>
    <w:rsid w:val="00E5653D"/>
    <w:rsid w:val="00E57192"/>
    <w:rsid w:val="00E63D25"/>
    <w:rsid w:val="00E67197"/>
    <w:rsid w:val="00E72C03"/>
    <w:rsid w:val="00E76EE2"/>
    <w:rsid w:val="00E817B1"/>
    <w:rsid w:val="00E81D17"/>
    <w:rsid w:val="00E82A36"/>
    <w:rsid w:val="00E8392C"/>
    <w:rsid w:val="00E92E1D"/>
    <w:rsid w:val="00E947B3"/>
    <w:rsid w:val="00E96604"/>
    <w:rsid w:val="00EA3FCD"/>
    <w:rsid w:val="00EB0670"/>
    <w:rsid w:val="00EB0723"/>
    <w:rsid w:val="00EB1618"/>
    <w:rsid w:val="00EB537F"/>
    <w:rsid w:val="00EB6E8D"/>
    <w:rsid w:val="00EC1255"/>
    <w:rsid w:val="00EC1CBC"/>
    <w:rsid w:val="00EC2338"/>
    <w:rsid w:val="00EC517F"/>
    <w:rsid w:val="00EC7510"/>
    <w:rsid w:val="00EC7906"/>
    <w:rsid w:val="00ED0C8E"/>
    <w:rsid w:val="00ED142E"/>
    <w:rsid w:val="00ED69A5"/>
    <w:rsid w:val="00ED7355"/>
    <w:rsid w:val="00ED7C3A"/>
    <w:rsid w:val="00EE10F8"/>
    <w:rsid w:val="00EF1A0B"/>
    <w:rsid w:val="00F02299"/>
    <w:rsid w:val="00F022D1"/>
    <w:rsid w:val="00F049B8"/>
    <w:rsid w:val="00F21FD1"/>
    <w:rsid w:val="00F2340D"/>
    <w:rsid w:val="00F24EF5"/>
    <w:rsid w:val="00F32AAC"/>
    <w:rsid w:val="00F32E61"/>
    <w:rsid w:val="00F32EBB"/>
    <w:rsid w:val="00F3744D"/>
    <w:rsid w:val="00F4063C"/>
    <w:rsid w:val="00F42D2B"/>
    <w:rsid w:val="00F44E1D"/>
    <w:rsid w:val="00F502C4"/>
    <w:rsid w:val="00F51B06"/>
    <w:rsid w:val="00F53379"/>
    <w:rsid w:val="00F54BCB"/>
    <w:rsid w:val="00F60B18"/>
    <w:rsid w:val="00F64016"/>
    <w:rsid w:val="00F64838"/>
    <w:rsid w:val="00F64B17"/>
    <w:rsid w:val="00F70E22"/>
    <w:rsid w:val="00F71F92"/>
    <w:rsid w:val="00F73B71"/>
    <w:rsid w:val="00F73D7C"/>
    <w:rsid w:val="00F74AEA"/>
    <w:rsid w:val="00F75DA1"/>
    <w:rsid w:val="00F84BC5"/>
    <w:rsid w:val="00F876DA"/>
    <w:rsid w:val="00F87B73"/>
    <w:rsid w:val="00FB05DB"/>
    <w:rsid w:val="00FB118B"/>
    <w:rsid w:val="00FB1718"/>
    <w:rsid w:val="00FB3D87"/>
    <w:rsid w:val="00FC483A"/>
    <w:rsid w:val="00FC4E68"/>
    <w:rsid w:val="00FC6C81"/>
    <w:rsid w:val="00FD1008"/>
    <w:rsid w:val="00FE00CE"/>
    <w:rsid w:val="00FE0C2C"/>
    <w:rsid w:val="00FE206C"/>
    <w:rsid w:val="00FE257D"/>
    <w:rsid w:val="00FE3AED"/>
    <w:rsid w:val="00FE43F3"/>
    <w:rsid w:val="00FF0793"/>
    <w:rsid w:val="00FF193B"/>
    <w:rsid w:val="00FF1B4C"/>
    <w:rsid w:val="00FF1CD8"/>
    <w:rsid w:val="00FF1E40"/>
    <w:rsid w:val="00FF39BA"/>
    <w:rsid w:val="00FF4B76"/>
    <w:rsid w:val="00FF59D8"/>
    <w:rsid w:val="020333CC"/>
    <w:rsid w:val="06550A1D"/>
    <w:rsid w:val="08C50CB2"/>
    <w:rsid w:val="09C13EF3"/>
    <w:rsid w:val="09F06E35"/>
    <w:rsid w:val="14B07F28"/>
    <w:rsid w:val="16106416"/>
    <w:rsid w:val="17EE7C18"/>
    <w:rsid w:val="1A4D3F57"/>
    <w:rsid w:val="1AA45312"/>
    <w:rsid w:val="205D3D57"/>
    <w:rsid w:val="241302FF"/>
    <w:rsid w:val="24172B97"/>
    <w:rsid w:val="275639D6"/>
    <w:rsid w:val="289C51BF"/>
    <w:rsid w:val="294B3E05"/>
    <w:rsid w:val="31002479"/>
    <w:rsid w:val="3B3D5DD3"/>
    <w:rsid w:val="3B546AC2"/>
    <w:rsid w:val="3E224E94"/>
    <w:rsid w:val="41D67795"/>
    <w:rsid w:val="436E2FF2"/>
    <w:rsid w:val="439969CE"/>
    <w:rsid w:val="49C4657F"/>
    <w:rsid w:val="4D5B78EB"/>
    <w:rsid w:val="514D3B95"/>
    <w:rsid w:val="52014044"/>
    <w:rsid w:val="53F2623E"/>
    <w:rsid w:val="54936628"/>
    <w:rsid w:val="55992D89"/>
    <w:rsid w:val="594373AA"/>
    <w:rsid w:val="59FB2BB0"/>
    <w:rsid w:val="63C45B40"/>
    <w:rsid w:val="65C660D8"/>
    <w:rsid w:val="6BDF6AEF"/>
    <w:rsid w:val="6BF42A7A"/>
    <w:rsid w:val="731C671D"/>
    <w:rsid w:val="78941227"/>
    <w:rsid w:val="790E4CF1"/>
    <w:rsid w:val="7E14234A"/>
  </w:rsids>
  <w:docVars>
    <w:docVar w:name="commondata" w:val="eyJoZGlkIjoiMzgxN2IyOTJlMjNiYzdjODQxMmNmNzI4NWU5MzI4ZGEifQ=="/>
    <w:docVar w:name="KSO_WPS_MARK_KEY" w:val="f66ed58e-9405-44c3-9e75-61f7e5336e58"/>
  </w:docVars>
  <w:uiCompat97To2003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unhideWhenUsed="0"/>
    <w:lsdException w:name="footer" w:semiHidden="0" w:uiPriority="0" w:unhideWhenUsed="0"/>
    <w:lsdException w:name="caption" w:uiPriority="35" w:qFormat="1"/>
    <w:lsdException w:name="page number" w:semiHidden="0" w:uiPriority="0" w:unhideWhenUsed="0"/>
    <w:lsdException w:name="Title" w:semiHidden="0" w:uiPriority="10" w:unhideWhenUsed="0" w:qFormat="1"/>
    <w:lsdException w:name="Default Paragraph Font" w:semiHidden="0" w:uiPriority="0" w:unhideWhenUsed="0"/>
    <w:lsdException w:name="Subtitle" w:semiHidden="0" w:uiPriority="11" w:unhideWhenUsed="0" w:qFormat="1"/>
    <w:lsdException w:name="Hyperlink" w:semiHidden="0" w:uiPriority="0" w:unhideWhenUsed="0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/>
    <w:lsdException w:name="Balloon Text" w:semiHidden="0" w:uiPriority="0" w:unhideWhenUsed="0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kern w:val="2"/>
      <w:sz w:val="21"/>
      <w:szCs w:val="24"/>
      <w:lang w:val="en-US" w:eastAsia="zh-CN" w:bidi="ar-SA"/>
    </w:rPr>
  </w:style>
  <w:style w:type="character" w:default="1" w:styleId="DefaultParagraphFont">
    <w:name w:val="Default Paragraph Font"/>
  </w:style>
  <w:style w:type="table" w:default="1" w:styleId="TableNormal">
    <w:name w:val="Normal Table"/>
    <w:uiPriority w:val="99"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rPr>
      <w:sz w:val="18"/>
      <w:szCs w:val="18"/>
    </w:rPr>
  </w:style>
  <w:style w:type="paragraph" w:styleId="Footer">
    <w:name w:val="footer"/>
    <w:basedOn w:val="Normal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PageNumber">
    <w:name w:val="page number"/>
    <w:basedOn w:val="DefaultParagraphFont"/>
  </w:style>
  <w:style w:type="character" w:styleId="Hyperlink">
    <w:name w:val="Hyperlink"/>
    <w:basedOn w:val="DefaultParagraphFont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png" /><Relationship Id="rId5" Type="http://schemas.openxmlformats.org/officeDocument/2006/relationships/header" Target="header1.xml" /><Relationship Id="rId6" Type="http://schemas.openxmlformats.org/officeDocument/2006/relationships/footer" Target="footer1.xml" /><Relationship Id="rId7" Type="http://schemas.openxmlformats.org/officeDocument/2006/relationships/theme" Target="theme/theme1.xml" /><Relationship Id="rId8" Type="http://schemas.openxmlformats.org/officeDocument/2006/relationships/styles" Target="styles.xml" /></Relationships>
</file>

<file path=word/_rels/footer1.xml.rels><?xml version="1.0" encoding="utf-8" standalone="yes"?><Relationships xmlns="http://schemas.openxmlformats.org/package/2006/relationships"><Relationship Id="rId1" Type="http://schemas.openxmlformats.org/officeDocument/2006/relationships/image" Target="media/image2.png" /><Relationship Id="rId2" Type="http://schemas.openxmlformats.org/officeDocument/2006/relationships/image" Target="file:///D:\qq&#25991;&#20214;\712321467\Image\C2C\Image2\%7B75232B38-A165-1FB7-499C-2E1C792CACB5%7D.png" TargetMode="Externa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2.png" /><Relationship Id="rId2" Type="http://schemas.openxmlformats.org/officeDocument/2006/relationships/image" Target="file:///D:\qq&#25991;&#20214;\712321467\Image\C2C\Image2\%7B75232B38-A165-1FB7-499C-2E1C792CACB5%7D.png" TargetMode="External" 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Normal" TargetMode="Externa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157257600</TotalTime>
  <Pages>1</Pages>
  <Words>226</Words>
  <Characters>229</Characters>
  <DocSecurity>0</DocSecurity>
  <Lines>2</Lines>
  <Paragraphs>1</Paragraphs>
  <ScaleCrop>false</ScaleCrop>
  <LinksUpToDate>false</LinksUpToDate>
  <CharactersWithSpaces>262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2025-02-28T01:13:11Z</cp:lastPrinted>
  <dcterms:created xsi:type="dcterms:W3CDTF">2015-02-26T03:42:00Z</dcterms:created>
  <dcterms:modified xsi:type="dcterms:W3CDTF">2025-02-28T01:15:39Z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</Properties>
</file>