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D7" w:rsidRPr="00911EAA" w:rsidRDefault="00597BDA" w:rsidP="00911EAA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color w:val="00B050"/>
          <w:sz w:val="28"/>
          <w:szCs w:val="28"/>
        </w:rPr>
      </w:pPr>
      <w:bookmarkStart w:id="0" w:name="_GoBack"/>
      <w:r w:rsidRPr="00911EAA">
        <w:rPr>
          <w:rFonts w:ascii="宋体" w:hAnsi="宋体" w:cs="宋体"/>
          <w:b/>
          <w:bCs/>
          <w:color w:val="00B05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9pt;margin-top:963pt;width:33pt;height:36pt;z-index:251658240;mso-position-horizontal-relative:page;mso-position-vertical-relative:top-margin-area">
            <v:imagedata r:id="rId8" o:title=""/>
            <w10:wrap anchorx="page"/>
          </v:shape>
        </w:pict>
      </w:r>
      <w:r w:rsidR="00911EAA" w:rsidRPr="00911EAA">
        <w:rPr>
          <w:rFonts w:ascii="宋体" w:hAnsi="宋体" w:cs="宋体" w:hint="eastAsia"/>
          <w:b/>
          <w:bCs/>
          <w:color w:val="00B050"/>
          <w:sz w:val="28"/>
          <w:szCs w:val="28"/>
        </w:rPr>
        <w:t>5.5</w:t>
      </w:r>
      <w:r w:rsidRPr="00911EAA">
        <w:rPr>
          <w:rFonts w:ascii="宋体" w:hAnsi="宋体" w:cs="宋体" w:hint="eastAsia"/>
          <w:b/>
          <w:bCs/>
          <w:color w:val="00B050"/>
          <w:sz w:val="28"/>
          <w:szCs w:val="28"/>
        </w:rPr>
        <w:t>显微镜和望远镜</w:t>
      </w:r>
      <w:r w:rsidRPr="00911EAA">
        <w:rPr>
          <w:rFonts w:ascii="宋体" w:hAnsi="宋体" w:cs="宋体" w:hint="eastAsia"/>
          <w:b/>
          <w:bCs/>
          <w:color w:val="00B050"/>
          <w:sz w:val="28"/>
          <w:szCs w:val="28"/>
        </w:rPr>
        <w:t>跟踪训练（附解析）（人教版）</w:t>
      </w:r>
    </w:p>
    <w:bookmarkEnd w:id="0"/>
    <w:p w:rsidR="00BC6CD7" w:rsidRDefault="00597BDA" w:rsidP="00911EAA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BC6CD7" w:rsidRDefault="00597BDA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kern w:val="0"/>
          <w:szCs w:val="21"/>
          <w:lang w:val="zh-CN"/>
        </w:rPr>
        <w:t>关于望远镜的说法正确的是</w:t>
      </w:r>
      <w:r>
        <w:rPr>
          <w:rFonts w:ascii="宋体" w:hAnsi="宋体" w:cs="宋体" w:hint="eastAsia"/>
          <w:kern w:val="0"/>
          <w:szCs w:val="21"/>
        </w:rPr>
        <w:t>(   )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lang w:val="zh-CN"/>
        </w:rPr>
        <w:t>．所有的望远镜都是由两个凸透镜组成的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</w:t>
      </w:r>
      <w:r>
        <w:rPr>
          <w:rFonts w:ascii="宋体" w:hAnsi="宋体" w:cs="宋体" w:hint="eastAsia"/>
          <w:kern w:val="0"/>
          <w:szCs w:val="21"/>
          <w:lang w:val="zh-CN"/>
        </w:rPr>
        <w:t>．望远镜都是由一个凸透镜和一个凹透镜构成的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kern w:val="0"/>
          <w:szCs w:val="21"/>
          <w:lang w:val="zh-CN"/>
        </w:rPr>
        <w:t>．除了凸透镜外，天文望远镜也常用凹面镜做物镜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  <w:lang w:val="zh-CN"/>
        </w:rPr>
        <w:t>．只有用透镜才能做望远镜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</w:t>
      </w:r>
      <w:r>
        <w:rPr>
          <w:rFonts w:hAnsi="宋体" w:cs="宋体" w:hint="eastAsia"/>
        </w:rPr>
        <w:t>如果你想仔细观察一片树叶的内部结构，最好使用（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平面镜</w:t>
      </w:r>
      <w:r>
        <w:rPr>
          <w:rFonts w:hAnsi="宋体" w:cs="宋体" w:hint="eastAsia"/>
        </w:rPr>
        <w:t xml:space="preserve">       B.</w:t>
      </w:r>
      <w:r>
        <w:rPr>
          <w:rFonts w:hAnsi="宋体" w:cs="宋体" w:hint="eastAsia"/>
        </w:rPr>
        <w:t>凹透镜</w:t>
      </w:r>
      <w:r>
        <w:rPr>
          <w:rFonts w:hAnsi="宋体" w:cs="宋体" w:hint="eastAsia"/>
        </w:rPr>
        <w:t xml:space="preserve">  </w:t>
      </w:r>
      <w:r>
        <w:rPr>
          <w:rFonts w:hAnsi="宋体" w:cs="宋体" w:hint="eastAsia"/>
        </w:rPr>
        <w:t xml:space="preserve">   </w:t>
      </w:r>
      <w:r>
        <w:rPr>
          <w:rFonts w:hAnsi="宋体" w:cs="宋体" w:hint="eastAsia"/>
        </w:rPr>
        <w:t xml:space="preserve">  C.</w:t>
      </w:r>
      <w:r>
        <w:rPr>
          <w:rFonts w:hAnsi="宋体" w:cs="宋体" w:hint="eastAsia"/>
        </w:rPr>
        <w:t>放大镜</w:t>
      </w:r>
      <w:r>
        <w:rPr>
          <w:rFonts w:hAnsi="宋体" w:cs="宋体" w:hint="eastAsia"/>
        </w:rPr>
        <w:t xml:space="preserve">         D.</w:t>
      </w:r>
      <w:r>
        <w:rPr>
          <w:rFonts w:hAnsi="宋体" w:cs="宋体" w:hint="eastAsia"/>
        </w:rPr>
        <w:t>显微镜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</w:t>
      </w:r>
      <w:r>
        <w:rPr>
          <w:rFonts w:hAnsi="宋体" w:cs="宋体" w:hint="eastAsia"/>
        </w:rPr>
        <w:t>下列关于望远镜的用途说法错误的是（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望远镜用来观察远处的物体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望远镜在军事上有重要的应用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望远镜在天文学上有很重要的应用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望远镜可用来观察植物细胞的结构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4.</w:t>
      </w:r>
      <w:r>
        <w:rPr>
          <w:rFonts w:hAnsi="宋体" w:cs="宋体" w:hint="eastAsia"/>
        </w:rPr>
        <w:t>下列关于显微镜的说法正确的是（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电子显微镜要比光学显微镜的放大倍数高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当室内光线较暗时，要用反光镜的凹面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显微镜的放大倍数等于物镜和目镜的放大倍数之和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显微镜的物镜和目镜都成放大的虚像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5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下列关于望远镜的说法不正确的是（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.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所有的望远镜都是由两个凸透镜制成的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B.</w:t>
      </w:r>
      <w:r>
        <w:rPr>
          <w:rFonts w:hAnsi="宋体" w:cs="宋体" w:hint="eastAsia"/>
        </w:rPr>
        <w:t>望远镜的物镜直径越大，越容易观察到较暗的星球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我们看到远处的汽车越来越小，是因为汽车对我们的视角在逐渐减小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望远镜的物镜成缩小的实像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6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有一种望远镜也由两组凸透镜组成。靠近被观察物体的叫物镜，靠近眼睛的叫目镜，物镜的作用好像一架（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投影仪</w:t>
      </w:r>
      <w:r>
        <w:rPr>
          <w:rFonts w:hAnsi="宋体" w:cs="宋体" w:hint="eastAsia"/>
        </w:rPr>
        <w:t xml:space="preserve">       B.</w:t>
      </w:r>
      <w:r>
        <w:rPr>
          <w:rFonts w:hAnsi="宋体" w:cs="宋体" w:hint="eastAsia"/>
        </w:rPr>
        <w:t>放大镜</w:t>
      </w:r>
      <w:r>
        <w:rPr>
          <w:rFonts w:hAnsi="宋体" w:cs="宋体" w:hint="eastAsia"/>
        </w:rPr>
        <w:t xml:space="preserve">               C.</w:t>
      </w:r>
      <w:r>
        <w:rPr>
          <w:rFonts w:hAnsi="宋体" w:cs="宋体" w:hint="eastAsia"/>
        </w:rPr>
        <w:t>照相机</w:t>
      </w:r>
      <w:r>
        <w:rPr>
          <w:rFonts w:hAnsi="宋体" w:cs="宋体" w:hint="eastAsia"/>
        </w:rPr>
        <w:t xml:space="preserve">                 D.</w:t>
      </w:r>
      <w:r>
        <w:rPr>
          <w:rFonts w:hAnsi="宋体" w:cs="宋体" w:hint="eastAsia"/>
        </w:rPr>
        <w:t>幻灯机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7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下列光学知识的应用中，有一个与其他三个不同，这个应用是（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天文爱好者用望远镜观察天体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演员对着镜子练习舞蹈动作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医生用凹透镜来矫正近视患者视力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摄影师用照相机拍摄照片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8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显微镜能对微小物体进行高倍数放大，它利用两个焦距不同的凸透镜分别作为目镜和物镜，则物镜和目镜所成的像是（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物镜成倒立放大的实像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物镜和目镜都成实像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物镜和目镜都成虚像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 xml:space="preserve">  </w:t>
      </w: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目镜成正立放大的虚像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9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用显微镜和望远镜观察物体时，关于像的倒正，以下说法正确的是（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用显微镜观察时像是正立的，用天文望远镜观察时像是倒立的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用显微镜观察时像是正立的，用天文望远镜观察时像也是正立的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用显微镜观察时像是倒立的，用天文望远镜观察时像是正立的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用显微镜观察时像是倒立的，用天文望远镜观察时像也是倒立的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10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哈勃望远镜的物镜直径达</w:t>
      </w:r>
      <w:r>
        <w:rPr>
          <w:rFonts w:hAnsi="宋体" w:cs="宋体" w:hint="eastAsia"/>
        </w:rPr>
        <w:t>4.3 m(</w:t>
      </w:r>
      <w:r>
        <w:rPr>
          <w:rFonts w:hAnsi="宋体" w:cs="宋体" w:hint="eastAsia"/>
        </w:rPr>
        <w:t>其光学主镜口径为</w:t>
      </w:r>
      <w:r>
        <w:rPr>
          <w:rFonts w:hAnsi="宋体" w:cs="宋体" w:hint="eastAsia"/>
        </w:rPr>
        <w:t>2.4 m)</w:t>
      </w:r>
      <w:r>
        <w:rPr>
          <w:rFonts w:hAnsi="宋体" w:cs="宋体" w:hint="eastAsia"/>
        </w:rPr>
        <w:t>，制造如此大的物镜是因为（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A.</w:t>
      </w:r>
      <w:r>
        <w:rPr>
          <w:rFonts w:hAnsi="宋体" w:cs="宋体" w:hint="eastAsia"/>
        </w:rPr>
        <w:t>物镜越大我们看到的像越大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反射式望远镜的物镜就应该比折射式望远镜大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物镜越大，就能把越多的光会聚起来，使所成的像更加明亮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以上说法都是错误的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11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从显微镜的结构图中的光路图可以看出（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目镜的焦距比较长，物镜的焦距比较短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目镜的焦距比较短，物镜的焦距比较长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目镜和物镜的焦距一样长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对目镜和物镜焦距的长度没有明确的要求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12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下列说法不正确的是（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.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显微镜由两个凸透镜组成，目镜成倒立放大的实像，物镜成正立放大的虚像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望远镜分为折射式望远镜和反射式望远镜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显微镜和各种形式的望远镜，目镜都成虚像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无论什么形式的望远镜，其物镜直径越大越好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13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李洋在用显微镜观察上皮组织细胞时，通过调节，被观察的物体已经处在视野中央了，但像太小，观察不清楚，这时应该（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使物镜远离物体，目镜位置不变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使物镜靠近物体，目镜远离物镜一些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使物镜远离物体，目镜靠近物镜一些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使物镜位置不变，目镜靠近物镜一些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14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取两个焦距不同的放大镜，一只手握住一个，通过两个透镜看前面的物体，如图所示，调整两个放大镜间的距离，直到看得最清楚为止。物体变大了还是变小了</w:t>
      </w:r>
      <w:r>
        <w:rPr>
          <w:rFonts w:hAnsi="宋体" w:cs="宋体" w:hint="eastAsia"/>
        </w:rPr>
        <w:t>?</w:t>
      </w:r>
      <w:r>
        <w:rPr>
          <w:rFonts w:hAnsi="宋体" w:cs="宋体" w:hint="eastAsia"/>
        </w:rPr>
        <w:t>把两个放大镜的位置前后对调，你有什么新的发现</w:t>
      </w:r>
      <w:r>
        <w:rPr>
          <w:rFonts w:hAnsi="宋体" w:cs="宋体" w:hint="eastAsia"/>
        </w:rPr>
        <w:t>?</w:t>
      </w:r>
      <w:r>
        <w:rPr>
          <w:rFonts w:hAnsi="宋体" w:cs="宋体" w:hint="eastAsia"/>
        </w:rPr>
        <w:t>为什么要用两个焦距不同的放大镜</w:t>
      </w:r>
      <w:r>
        <w:rPr>
          <w:rFonts w:hAnsi="宋体" w:cs="宋体" w:hint="eastAsia"/>
        </w:rPr>
        <w:t>?</w:t>
      </w:r>
    </w:p>
    <w:p w:rsidR="00BC6CD7" w:rsidRDefault="00597BDA">
      <w:pPr>
        <w:pStyle w:val="a3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  <w:noProof/>
        </w:rPr>
        <w:lastRenderedPageBreak/>
        <w:drawing>
          <wp:inline distT="0" distB="0" distL="114300" distR="114300">
            <wp:extent cx="1242695" cy="1393825"/>
            <wp:effectExtent l="0" t="0" r="14605" b="15875"/>
            <wp:docPr id="4" name="图片 2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【www.3edu.net】3eud教育网，免费教学资源集散地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6CD7" w:rsidRDefault="00597BDA">
      <w:pPr>
        <w:pStyle w:val="a3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</w:rPr>
        <w:t>图</w:t>
      </w:r>
      <w:r>
        <w:rPr>
          <w:rFonts w:hAnsi="宋体" w:cs="宋体" w:hint="eastAsia"/>
        </w:rPr>
        <w:t>3-5-1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15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如图所示，物体对眼睛所成的视角决定了物体在视网膜上所成像的大小，视角越大，所成的像越大，眼睛看物体就越清楚。视角大小不仅跟物体大小有关，还跟物体到眼睛的距离有关。你能否根据视角的知识解</w:t>
      </w:r>
      <w:r>
        <w:rPr>
          <w:rFonts w:hAnsi="宋体" w:cs="宋体" w:hint="eastAsia"/>
        </w:rPr>
        <w:t>释利用显微镜能看清微小物体，利用望远镜能看清远处物体的道理</w:t>
      </w:r>
      <w:r>
        <w:rPr>
          <w:rFonts w:hAnsi="宋体" w:cs="宋体" w:hint="eastAsia"/>
        </w:rPr>
        <w:t>?</w:t>
      </w:r>
      <w:r>
        <w:rPr>
          <w:rFonts w:hAnsi="宋体" w:cs="宋体" w:hint="eastAsia"/>
        </w:rPr>
        <w:t>另外，平面镜所成的像是与物体等大的，但为什么人在远处看自己在平面镜中的像很小，而走近平面镜时看到的像大呢</w:t>
      </w:r>
      <w:r>
        <w:rPr>
          <w:rFonts w:hAnsi="宋体" w:cs="宋体" w:hint="eastAsia"/>
        </w:rPr>
        <w:t>?</w:t>
      </w:r>
    </w:p>
    <w:p w:rsidR="00BC6CD7" w:rsidRDefault="00597BDA">
      <w:pPr>
        <w:pStyle w:val="a3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  <w:noProof/>
        </w:rPr>
        <w:drawing>
          <wp:inline distT="0" distB="0" distL="114300" distR="114300">
            <wp:extent cx="2456180" cy="894080"/>
            <wp:effectExtent l="0" t="0" r="1270" b="1270"/>
            <wp:docPr id="5" name="图片 3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【www.3edu.net】3eud教育网，免费教学资源集散地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6CD7" w:rsidRDefault="00597BDA">
      <w:pPr>
        <w:pStyle w:val="a3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</w:rPr>
        <w:t>图</w:t>
      </w:r>
      <w:r>
        <w:rPr>
          <w:rFonts w:hAnsi="宋体" w:cs="宋体" w:hint="eastAsia"/>
        </w:rPr>
        <w:t>3-5-2</w:t>
      </w:r>
    </w:p>
    <w:p w:rsidR="00BC6CD7" w:rsidRDefault="00BC6CD7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BC6CD7" w:rsidRDefault="00597BDA" w:rsidP="00911EAA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br w:type="page"/>
      </w:r>
    </w:p>
    <w:p w:rsidR="00BC6CD7" w:rsidRDefault="00597BDA" w:rsidP="00911EAA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hAnsi="宋体" w:cs="宋体" w:hint="eastAsia"/>
          <w:b/>
          <w:bCs/>
          <w:sz w:val="28"/>
          <w:szCs w:val="28"/>
        </w:rPr>
        <w:t>5</w:t>
      </w:r>
      <w:r>
        <w:rPr>
          <w:rFonts w:ascii="宋体" w:hAnsi="宋体" w:cs="宋体" w:hint="eastAsia"/>
          <w:b/>
          <w:bCs/>
          <w:sz w:val="28"/>
          <w:szCs w:val="28"/>
        </w:rPr>
        <w:t>节：</w:t>
      </w:r>
      <w:r>
        <w:rPr>
          <w:rFonts w:ascii="宋体" w:hAnsi="宋体" w:cs="宋体" w:hint="eastAsia"/>
          <w:b/>
          <w:bCs/>
          <w:sz w:val="28"/>
          <w:szCs w:val="28"/>
        </w:rPr>
        <w:t>显微镜和望远镜</w:t>
      </w:r>
      <w:r>
        <w:rPr>
          <w:rFonts w:ascii="宋体" w:hAnsi="宋体" w:cs="宋体" w:hint="eastAsia"/>
          <w:b/>
          <w:bCs/>
          <w:sz w:val="28"/>
          <w:szCs w:val="28"/>
        </w:rPr>
        <w:t>跟踪训练解析（人教版）</w:t>
      </w:r>
    </w:p>
    <w:p w:rsidR="00BC6CD7" w:rsidRDefault="00597BDA" w:rsidP="00911EAA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BC6CD7" w:rsidRDefault="00597BDA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kern w:val="0"/>
          <w:szCs w:val="21"/>
          <w:lang w:val="zh-CN"/>
        </w:rPr>
        <w:t>关于望远镜的说法正确的是</w:t>
      </w:r>
      <w:r>
        <w:rPr>
          <w:rFonts w:ascii="宋体" w:hAnsi="宋体" w:cs="宋体" w:hint="eastAsia"/>
          <w:kern w:val="0"/>
          <w:szCs w:val="21"/>
        </w:rPr>
        <w:t>(   )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lang w:val="zh-CN"/>
        </w:rPr>
        <w:t>．所有的望远镜都是由两个凸透镜组成的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</w:t>
      </w:r>
      <w:r>
        <w:rPr>
          <w:rFonts w:ascii="宋体" w:hAnsi="宋体" w:cs="宋体" w:hint="eastAsia"/>
          <w:kern w:val="0"/>
          <w:szCs w:val="21"/>
          <w:lang w:val="zh-CN"/>
        </w:rPr>
        <w:t>．望远镜都是由一个凸透镜和一个凹透镜构成的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kern w:val="0"/>
          <w:szCs w:val="21"/>
          <w:lang w:val="zh-CN"/>
        </w:rPr>
        <w:t>．除了凸透镜外，天文望远镜也常用凹面镜做物镜</w:t>
      </w:r>
      <w:r>
        <w:rPr>
          <w:rFonts w:ascii="宋体" w:hAnsi="宋体" w:cs="宋体" w:hint="eastAsia"/>
          <w:kern w:val="0"/>
          <w:szCs w:val="21"/>
          <w:lang w:val="zh-CN"/>
        </w:rPr>
        <w:t>；</w:t>
      </w:r>
    </w:p>
    <w:p w:rsidR="00BC6CD7" w:rsidRDefault="00597BDA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  <w:lang w:val="zh-CN"/>
        </w:rPr>
        <w:t>．只有用透镜才能做望远镜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一般情况下，望远镜物镜由凸透镜组成，目镜由凸透镜或凹透镜两种类型，故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、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选项错误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观察天体物理方面，一般采用反射式望远镜，采用凹面镜做物镜，故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选项正确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透镜和凹面镜都可以做望远镜，故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选项说法错误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故选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</w:t>
      </w:r>
      <w:r>
        <w:rPr>
          <w:rFonts w:hAnsi="宋体" w:cs="宋体" w:hint="eastAsia"/>
        </w:rPr>
        <w:t>如果你想仔细观察一片树叶的内部结构，最好使用（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平面镜</w:t>
      </w:r>
      <w:r>
        <w:rPr>
          <w:rFonts w:hAnsi="宋体" w:cs="宋体" w:hint="eastAsia"/>
        </w:rPr>
        <w:t xml:space="preserve">       B.</w:t>
      </w:r>
      <w:r>
        <w:rPr>
          <w:rFonts w:hAnsi="宋体" w:cs="宋体" w:hint="eastAsia"/>
        </w:rPr>
        <w:t>凹透镜</w:t>
      </w:r>
      <w:r>
        <w:rPr>
          <w:rFonts w:hAnsi="宋体" w:cs="宋体" w:hint="eastAsia"/>
        </w:rPr>
        <w:t xml:space="preserve">  </w:t>
      </w:r>
      <w:r>
        <w:rPr>
          <w:rFonts w:hAnsi="宋体" w:cs="宋体" w:hint="eastAsia"/>
        </w:rPr>
        <w:t xml:space="preserve">   </w:t>
      </w:r>
      <w:r>
        <w:rPr>
          <w:rFonts w:hAnsi="宋体" w:cs="宋体" w:hint="eastAsia"/>
        </w:rPr>
        <w:t xml:space="preserve">  C.</w:t>
      </w:r>
      <w:r>
        <w:rPr>
          <w:rFonts w:hAnsi="宋体" w:cs="宋体" w:hint="eastAsia"/>
        </w:rPr>
        <w:t>放大镜</w:t>
      </w:r>
      <w:r>
        <w:rPr>
          <w:rFonts w:hAnsi="宋体" w:cs="宋体" w:hint="eastAsia"/>
        </w:rPr>
        <w:t xml:space="preserve">         D.</w:t>
      </w:r>
      <w:r>
        <w:rPr>
          <w:rFonts w:hAnsi="宋体" w:cs="宋体" w:hint="eastAsia"/>
        </w:rPr>
        <w:t>显微镜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平面镜成等大的虚像，不起放大作用，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凹透镜不能将物体放大，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放大镜其实就是一个凸透镜，放大倍数也是有限的，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错。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显微镜的</w:t>
      </w:r>
      <w:r>
        <w:rPr>
          <w:rFonts w:ascii="楷体" w:eastAsia="楷体" w:hAnsi="楷体" w:cs="楷体" w:hint="eastAsia"/>
          <w:b/>
          <w:bCs/>
          <w:color w:val="FF0000"/>
        </w:rPr>
        <w:t>物镜使物体成一放大的实像，然后再用目镜把这个实像再放大，这样就能放大很多倍，就能看清很微小的物体了，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</w:t>
      </w:r>
      <w:r>
        <w:rPr>
          <w:rFonts w:hAnsi="宋体" w:cs="宋体" w:hint="eastAsia"/>
        </w:rPr>
        <w:t>下列关于望远镜的用途说法错误的是（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A.</w:t>
      </w:r>
      <w:r>
        <w:rPr>
          <w:rFonts w:hAnsi="宋体" w:cs="宋体" w:hint="eastAsia"/>
        </w:rPr>
        <w:t>望远镜用来观察远处的物体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望远镜在军事上有重要的应用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望远镜在天文学上有很重要的应用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望远镜可用来观察植物细胞的结构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望远镜用来观察远处的物体，能使很远的物体成像在眼前。望远镜在军事上用来观察敌情，研究敌人的阵地等等都有很重要的应用。天文学上用来观测天体，尤其对星象的研究作出了极大的贡献。望远镜不能用来观察植</w:t>
      </w:r>
      <w:r>
        <w:rPr>
          <w:rFonts w:ascii="楷体" w:eastAsia="楷体" w:hAnsi="楷体" w:cs="楷体" w:hint="eastAsia"/>
          <w:b/>
          <w:bCs/>
          <w:color w:val="FF0000"/>
        </w:rPr>
        <w:t>物细胞的结构。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选项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的说法是错误的。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4.</w:t>
      </w:r>
      <w:r>
        <w:rPr>
          <w:rFonts w:hAnsi="宋体" w:cs="宋体" w:hint="eastAsia"/>
        </w:rPr>
        <w:t>下列关于显微镜的说法正确的是（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电子显微镜要比光学显微镜的放大倍数高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当室内光线较暗时，要用反光镜的凹面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显微镜的放大倍数等于物镜和目镜的放大倍数之和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显微镜的物镜和目镜都成放大的虚像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光学显微镜的放大倍数一般在几百倍到几千倍之间，电子显微镜的放大倍数要大得多，隧道扫描显微镜能帮助我们看到分子和原子的轮廓，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反光镜有两个反射面，一个是平面镜，一个是凹面镜，它们都是为了反射一部分光透过载物片增大物体的亮度，凹面镜对光有会聚作用，使透过载物片的光更强，因此，当室内光线较暗时，要用反光镜的凹面，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显微镜的放大倍数等于物镜和目镜的放大倍数之积，选项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显微镜的物镜成放大的实像，目镜成放大的虚像，故选项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答案：</w:t>
      </w:r>
      <w:r>
        <w:rPr>
          <w:rFonts w:ascii="楷体" w:eastAsia="楷体" w:hAnsi="楷体" w:cs="楷体" w:hint="eastAsia"/>
          <w:b/>
          <w:bCs/>
          <w:color w:val="FF0000"/>
        </w:rPr>
        <w:t>AB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5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下列关于望远镜的说法不正确的是（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.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所有的望远镜都是由两个凸透镜制成的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望远镜的物镜直径越大，越容易观察到较暗的星球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我们看到远处的汽车越来越小，是因为汽</w:t>
      </w:r>
      <w:r>
        <w:rPr>
          <w:rFonts w:hAnsi="宋体" w:cs="宋体" w:hint="eastAsia"/>
        </w:rPr>
        <w:t>车对我们的视角在逐渐减小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望远镜的物镜成缩小的实像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“开普勒望远镜”的物镜和目镜都是凸透镜；“伽利略望远镜”的物镜是凸透镜，目镜是凹透镜；牛顿设计的“反射式望远镜”的物镜是凹面镜，目镜是凸透镜</w:t>
      </w:r>
      <w:r>
        <w:rPr>
          <w:rFonts w:ascii="楷体" w:eastAsia="楷体" w:hAnsi="楷体" w:cs="楷体" w:hint="eastAsia"/>
          <w:b/>
          <w:bCs/>
          <w:color w:val="FF0000"/>
        </w:rPr>
        <w:t>；</w:t>
      </w:r>
      <w:r>
        <w:rPr>
          <w:rFonts w:ascii="楷体" w:eastAsia="楷体" w:hAnsi="楷体" w:cs="楷体" w:hint="eastAsia"/>
          <w:b/>
          <w:bCs/>
          <w:color w:val="FF0000"/>
        </w:rPr>
        <w:t>所以选项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错误。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望远镜物镜的直径越大，会聚的光线越多，形成的像就越亮，因此选项</w:t>
      </w:r>
      <w:r>
        <w:rPr>
          <w:rFonts w:ascii="楷体" w:eastAsia="楷体" w:hAnsi="楷体" w:cs="楷体" w:hint="eastAsia"/>
          <w:b/>
          <w:bCs/>
          <w:color w:val="FF0000"/>
        </w:rPr>
        <w:t>B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对同一物体来说，它对人眼的视角越小，我们看见物体越小，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项正确。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望远镜的物镜成缩小的实像，目镜成放大的虚像，</w:t>
      </w:r>
      <w:r>
        <w:rPr>
          <w:rFonts w:ascii="楷体" w:eastAsia="楷体" w:hAnsi="楷体" w:cs="楷体" w:hint="eastAsia"/>
          <w:b/>
          <w:bCs/>
          <w:color w:val="FF0000"/>
        </w:rPr>
        <w:t>D</w:t>
      </w:r>
      <w:r>
        <w:rPr>
          <w:rFonts w:ascii="楷体" w:eastAsia="楷体" w:hAnsi="楷体" w:cs="楷体" w:hint="eastAsia"/>
          <w:b/>
          <w:bCs/>
          <w:color w:val="FF0000"/>
        </w:rPr>
        <w:t>正确。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答案：</w:t>
      </w:r>
      <w:r>
        <w:rPr>
          <w:rFonts w:ascii="楷体" w:eastAsia="楷体" w:hAnsi="楷体" w:cs="楷体" w:hint="eastAsia"/>
          <w:b/>
          <w:bCs/>
          <w:color w:val="FF0000"/>
        </w:rPr>
        <w:t>A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6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有一种望远镜也由两组凸透镜组成。靠近被观察物体的叫物镜，靠近眼睛的叫目镜，物镜</w:t>
      </w:r>
      <w:r>
        <w:rPr>
          <w:rFonts w:hAnsi="宋体" w:cs="宋体" w:hint="eastAsia"/>
        </w:rPr>
        <w:t>的作用好像一架（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投影仪</w:t>
      </w:r>
      <w:r>
        <w:rPr>
          <w:rFonts w:hAnsi="宋体" w:cs="宋体" w:hint="eastAsia"/>
        </w:rPr>
        <w:t xml:space="preserve">       B.</w:t>
      </w:r>
      <w:r>
        <w:rPr>
          <w:rFonts w:hAnsi="宋体" w:cs="宋体" w:hint="eastAsia"/>
        </w:rPr>
        <w:t>放大镜</w:t>
      </w:r>
      <w:r>
        <w:rPr>
          <w:rFonts w:hAnsi="宋体" w:cs="宋体" w:hint="eastAsia"/>
        </w:rPr>
        <w:t xml:space="preserve">               C.</w:t>
      </w:r>
      <w:r>
        <w:rPr>
          <w:rFonts w:hAnsi="宋体" w:cs="宋体" w:hint="eastAsia"/>
        </w:rPr>
        <w:t>照相机</w:t>
      </w:r>
      <w:r>
        <w:rPr>
          <w:rFonts w:hAnsi="宋体" w:cs="宋体" w:hint="eastAsia"/>
        </w:rPr>
        <w:t xml:space="preserve">                 D.</w:t>
      </w:r>
      <w:r>
        <w:rPr>
          <w:rFonts w:hAnsi="宋体" w:cs="宋体" w:hint="eastAsia"/>
        </w:rPr>
        <w:t>幻灯机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物镜的作用是使远处的物体在焦点附近成一个倒立缩小实像，所以物镜的作用好像一架照相机。</w:t>
      </w:r>
    </w:p>
    <w:p w:rsidR="00BC6CD7" w:rsidRDefault="00597BDA" w:rsidP="00911EAA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答案：</w:t>
      </w:r>
      <w:r>
        <w:rPr>
          <w:rFonts w:ascii="楷体" w:eastAsia="楷体" w:hAnsi="楷体" w:cs="楷体" w:hint="eastAsia"/>
          <w:b/>
          <w:bCs/>
          <w:color w:val="FF0000"/>
        </w:rPr>
        <w:t>C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7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下列光学知识的应用中，有一个与其他三个不同，这个应用是（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天文爱好者用望远镜观察天体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演员对着镜子练习舞蹈动作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医生用凹透镜来矫正近视患者视力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D.</w:t>
      </w:r>
      <w:r>
        <w:rPr>
          <w:rFonts w:hAnsi="宋体" w:cs="宋体" w:hint="eastAsia"/>
        </w:rPr>
        <w:t>摄影师用照相机拍摄照片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【解析】从四个选项中不难发现，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、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项应用了光的折射知识，而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项应用了光的反射，所以选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8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显微镜能对微小物体进行高倍数放大，它利用两个焦距不同的凸透镜分别作为目镜和物镜，则物镜和目镜所成的像是（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物镜成倒立放大的实像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物镜和目镜都成实像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物镜和目镜都成虚像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 xml:space="preserve">  </w:t>
      </w: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目镜成正立放大的虚像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【解析】显微镜的成像原理是：被观察的微小物体在物镜的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倍焦距和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倍焦距之间，成倒立放大的实像，该像位于目镜的焦点以内，成正立放大的虚像。故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和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正确。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AD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9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用显微镜和望远镜观察物体时，关于像的倒正，以下说法正确的是（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用显微镜观察时像是正立的，用天文望远镜观察时像是倒立的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用显微镜观察时像是正立的，用天文望远镜观察时像也是正立的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用显微镜观察时像是倒立的，用天文望远镜观察时像是正立的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用显微镜观察时像是倒立的，用天文望远镜观察时像也是倒立的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【解析】显微镜和天文望远镜的物镜都是成倒立的实像，这个实像再通过它们各自的目镜后成正立放大的虚像。它们分别都经过一次倒立的像，再经过一次正立的像，两次成像的结果，使人们最终观察到的都是倒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立的像。但是通过显微镜得到的是物体倒立放大的像，通过天文望远镜得到的是物体倒立缩小的像。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10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哈勃望远镜的物镜直径达</w:t>
      </w:r>
      <w:r>
        <w:rPr>
          <w:rFonts w:hAnsi="宋体" w:cs="宋体" w:hint="eastAsia"/>
        </w:rPr>
        <w:t>4.3 m(</w:t>
      </w:r>
      <w:r>
        <w:rPr>
          <w:rFonts w:hAnsi="宋体" w:cs="宋体" w:hint="eastAsia"/>
        </w:rPr>
        <w:t>其光学主镜口径为</w:t>
      </w:r>
      <w:r>
        <w:rPr>
          <w:rFonts w:hAnsi="宋体" w:cs="宋体" w:hint="eastAsia"/>
        </w:rPr>
        <w:t>2.4 m)</w:t>
      </w:r>
      <w:r>
        <w:rPr>
          <w:rFonts w:hAnsi="宋体" w:cs="宋体" w:hint="eastAsia"/>
        </w:rPr>
        <w:t>，制造如此大的物镜是因为（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A.</w:t>
      </w:r>
      <w:r>
        <w:rPr>
          <w:rFonts w:hAnsi="宋体" w:cs="宋体" w:hint="eastAsia"/>
        </w:rPr>
        <w:t>物镜越大我们看到的像越大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反射式望远镜的物镜就应该比折射式望远镜大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物镜越大，就能把越多的光会聚起来，使所成的像更加明亮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以上说法都是错误的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【解析】为了使望远镜看清远处比较暗的物体，就要想办法会聚更多的光，使得所成的像更加明亮一些，达到这一目的的切实可行的做法就是把望远镜物镜的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直径做得比我们眼睛的瞳孔大得多。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11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从显微镜的结构图中的光路图可以看出（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目镜的焦距比较长，物镜的焦距比较短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目镜的焦距比较短，物镜的焦距比较长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目镜和物镜的焦距一样长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对目镜和物镜焦距的长度没有明确的要求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【解析】如右图所示，物镜的焦距小于载物片到镜头的距离，因物镜成的像位于目镜焦点以内，故目镜焦距大于实像到目镜的距离，所以目镜焦距较长，物镜焦距较短。故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正确。</w:t>
      </w:r>
    </w:p>
    <w:p w:rsidR="00BC6CD7" w:rsidRDefault="00597BDA" w:rsidP="00911EAA">
      <w:pPr>
        <w:pStyle w:val="a3"/>
        <w:spacing w:line="360" w:lineRule="auto"/>
        <w:ind w:firstLineChars="200" w:firstLine="422"/>
        <w:jc w:val="center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noProof/>
          <w:color w:val="FF0000"/>
          <w:szCs w:val="24"/>
        </w:rPr>
        <w:drawing>
          <wp:inline distT="0" distB="0" distL="114300" distR="114300">
            <wp:extent cx="982345" cy="1256665"/>
            <wp:effectExtent l="0" t="0" r="8255" b="635"/>
            <wp:docPr id="7" name="图片 1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【www.3edu.net】3eud教育网，免费教学资源集散地。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1256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12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下列说法不正确的是（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A.</w:t>
      </w:r>
      <w:r>
        <w:rPr>
          <w:rFonts w:hAnsi="宋体" w:cs="宋体" w:hint="eastAsia"/>
        </w:rPr>
        <w:t>显微镜由两个凸透镜组成，目镜成倒立放大的实像，物镜成正立放大的虚像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望远镜分为折射式望远镜和反射式望远镜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显微镜和各种形式的望远镜，目镜都成虚像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无论什么形式的望远镜，其物镜直径越大越好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【解析】显微镜的物镜成倒立放大的实像，目镜成正立放大的虚像，故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不正确。无论是显微镜还是望远镜，目镜都成正立放大的虚像。各种望远镜的物镜直径越大，收集的光线越多，观察越清晰。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A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13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李洋在用显微镜观察上皮组织细胞时，通过调节，被观察的物体已经处在视野中央了，但像太小，观察不清楚，这时应该（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）</w:t>
      </w:r>
      <w:r>
        <w:rPr>
          <w:rFonts w:hAnsi="宋体" w:cs="宋体" w:hint="eastAsia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A.</w:t>
      </w:r>
      <w:r>
        <w:rPr>
          <w:rFonts w:hAnsi="宋体" w:cs="宋体" w:hint="eastAsia"/>
        </w:rPr>
        <w:t>使物镜远离物体，目镜位置不变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 xml:space="preserve">    </w:t>
      </w:r>
      <w:r>
        <w:rPr>
          <w:rFonts w:hAnsi="宋体" w:cs="宋体" w:hint="eastAsia"/>
        </w:rPr>
        <w:t>B.</w:t>
      </w:r>
      <w:r>
        <w:rPr>
          <w:rFonts w:hAnsi="宋体" w:cs="宋体" w:hint="eastAsia"/>
        </w:rPr>
        <w:t>使物镜靠近物体，目镜远离物镜一些</w:t>
      </w:r>
      <w:r>
        <w:rPr>
          <w:rFonts w:hAnsi="宋体" w:cs="宋体" w:hint="eastAsia"/>
        </w:rPr>
        <w:t>；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C.</w:t>
      </w:r>
      <w:r>
        <w:rPr>
          <w:rFonts w:hAnsi="宋体" w:cs="宋体" w:hint="eastAsia"/>
        </w:rPr>
        <w:t>使物镜远离物体，目镜靠近物镜一些</w:t>
      </w:r>
      <w:r>
        <w:rPr>
          <w:rFonts w:hAnsi="宋体" w:cs="宋体" w:hint="eastAsia"/>
        </w:rPr>
        <w:t>；</w:t>
      </w:r>
      <w:r>
        <w:rPr>
          <w:rFonts w:hAnsi="宋体" w:cs="宋体" w:hint="eastAsia"/>
        </w:rPr>
        <w:t>D.</w:t>
      </w:r>
      <w:r>
        <w:rPr>
          <w:rFonts w:hAnsi="宋体" w:cs="宋体" w:hint="eastAsia"/>
        </w:rPr>
        <w:t>使物镜位置不变，目镜靠近物镜一些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【解析】物体经显微镜成放大的实像，想使像更大些，就要把物体靠近物镜，这时像变大，同时像距变大，使实像离目镜的距离减小，所以目镜应远离物镜一些。所以应选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B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14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取两个焦距不同的放大镜，一只手握住一个，通过两个透镜看前面的物体，如图所示，调整两个放大镜间的距离，直到看得最清楚为止。物体变大了还是变小了</w:t>
      </w:r>
      <w:r>
        <w:rPr>
          <w:rFonts w:hAnsi="宋体" w:cs="宋体" w:hint="eastAsia"/>
        </w:rPr>
        <w:t>?</w:t>
      </w:r>
      <w:r>
        <w:rPr>
          <w:rFonts w:hAnsi="宋体" w:cs="宋体" w:hint="eastAsia"/>
        </w:rPr>
        <w:t>把两个放大镜的位置前后对调，你有什么新的发现</w:t>
      </w:r>
      <w:r>
        <w:rPr>
          <w:rFonts w:hAnsi="宋体" w:cs="宋体" w:hint="eastAsia"/>
        </w:rPr>
        <w:t>?</w:t>
      </w:r>
      <w:r>
        <w:rPr>
          <w:rFonts w:hAnsi="宋体" w:cs="宋体" w:hint="eastAsia"/>
        </w:rPr>
        <w:t>为什么要用两个焦距不同的放大镜</w:t>
      </w:r>
      <w:r>
        <w:rPr>
          <w:rFonts w:hAnsi="宋体" w:cs="宋体" w:hint="eastAsia"/>
        </w:rPr>
        <w:t>?</w:t>
      </w:r>
    </w:p>
    <w:p w:rsidR="00BC6CD7" w:rsidRDefault="00597BDA">
      <w:pPr>
        <w:pStyle w:val="a3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  <w:noProof/>
        </w:rPr>
        <w:drawing>
          <wp:inline distT="0" distB="0" distL="114300" distR="114300">
            <wp:extent cx="1242695" cy="1393825"/>
            <wp:effectExtent l="0" t="0" r="14605" b="15875"/>
            <wp:docPr id="8" name="图片 2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【www.3edu.net】3eud教育网，免费教学资源集散地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2695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【解析】本题通过两个焦距不同的放大镜演示望远镜成像原理，前面的凸透镜相当于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lastRenderedPageBreak/>
        <w:t>望远镜的物镜，使远处的物体在焦点附近成实像，后面的凸透镜相当于望远镜的目镜，用来把这个实像放大，所以我们看到了物体放大的像。若前后两个凸透镜位置颠倒，则看到物体缩小的像。通过实验发现，若要看到物体放大的像，要求</w:t>
      </w:r>
      <w:r>
        <w:rPr>
          <w:rFonts w:ascii="楷体" w:eastAsia="楷体" w:hAnsi="楷体" w:cs="楷体" w:hint="eastAsia"/>
          <w:b/>
          <w:bCs/>
          <w:color w:val="FF0000"/>
          <w:szCs w:val="24"/>
        </w:rPr>
        <w:t>物镜的焦距长，目镜的焦距短。</w:t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答案：物体变大了，前后对调，物体就变小了，因此只有物镜焦距长、目镜焦距短时我们才能看到远处物体变大了。若两透镜焦距相等，则看到的物体大小几乎不变，起不到望远镜望远的作用。</w:t>
      </w:r>
    </w:p>
    <w:p w:rsidR="00BC6CD7" w:rsidRDefault="00597BDA">
      <w:pPr>
        <w:pStyle w:val="a3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15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>如图所示，物体对眼睛所成的视角决定了物体在视网膜上所成像的大小，视角越大，所成的像越大，眼睛看物体就越清楚。视角大小不仅跟物体大小有关，还跟物体到眼睛的距离有关。你能否根据视角的知识解释利用显微镜能看清微小物体，利用望远镜能看清远处物体的道理</w:t>
      </w:r>
      <w:r>
        <w:rPr>
          <w:rFonts w:hAnsi="宋体" w:cs="宋体" w:hint="eastAsia"/>
        </w:rPr>
        <w:t>?</w:t>
      </w:r>
      <w:r>
        <w:rPr>
          <w:rFonts w:hAnsi="宋体" w:cs="宋体" w:hint="eastAsia"/>
        </w:rPr>
        <w:t>另外，平面镜所成的像是与物体等大的，但为什么人在远处看自己在</w:t>
      </w:r>
      <w:r>
        <w:rPr>
          <w:rFonts w:hAnsi="宋体" w:cs="宋体" w:hint="eastAsia"/>
        </w:rPr>
        <w:t>平面镜中的像很小，而走近平面镜时看到的像大呢</w:t>
      </w:r>
      <w:r>
        <w:rPr>
          <w:rFonts w:hAnsi="宋体" w:cs="宋体" w:hint="eastAsia"/>
        </w:rPr>
        <w:t>?</w:t>
      </w:r>
    </w:p>
    <w:p w:rsidR="00BC6CD7" w:rsidRDefault="00597BDA">
      <w:pPr>
        <w:pStyle w:val="a3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  <w:noProof/>
        </w:rPr>
        <w:drawing>
          <wp:inline distT="0" distB="0" distL="114300" distR="114300">
            <wp:extent cx="2456180" cy="894080"/>
            <wp:effectExtent l="0" t="0" r="1270" b="1270"/>
            <wp:docPr id="9" name="图片 3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【www.3edu.net】3eud教育网，免费教学资源集散地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C6CD7" w:rsidRDefault="00597BDA" w:rsidP="00911EAA">
      <w:pPr>
        <w:pStyle w:val="a3"/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4"/>
        </w:rPr>
      </w:pPr>
      <w:r>
        <w:rPr>
          <w:rFonts w:ascii="楷体" w:eastAsia="楷体" w:hAnsi="楷体" w:cs="楷体" w:hint="eastAsia"/>
          <w:b/>
          <w:bCs/>
          <w:color w:val="FF0000"/>
          <w:szCs w:val="24"/>
        </w:rPr>
        <w:t>【解析】根据显微镜物镜和目镜的作用可知，两镜都起放大物体的作用，从而增加视角，使放大倍数提高，看清微小物体。而望远镜的物镜使远处物体所成的像在焦点附近，离人眼很近，相当于拉近物体到眼睛的距离，从而增大了视角，再加上目镜的放大作用，又一次放大物体，增加视角，从而可以看清远处物体。人在平面镜中看自己的远近不同位置所成的像时“近大远小”，也是由于视角的原因造成，人走近平面镜，看自己的像相当于缩小了像到人眼的距离，从而增加了视角，看到的像变大，也变清楚。</w:t>
      </w:r>
    </w:p>
    <w:p w:rsidR="00BC6CD7" w:rsidRDefault="00BC6CD7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BC6CD7" w:rsidRDefault="00BC6CD7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sectPr w:rsidR="00BC6CD7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DA" w:rsidRDefault="00597BDA">
      <w:pPr>
        <w:spacing w:after="0" w:line="240" w:lineRule="auto"/>
      </w:pPr>
      <w:r>
        <w:separator/>
      </w:r>
    </w:p>
  </w:endnote>
  <w:endnote w:type="continuationSeparator" w:id="0">
    <w:p w:rsidR="00597BDA" w:rsidRDefault="00597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CD7" w:rsidRDefault="00597BD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BC6CD7" w:rsidRDefault="00597BDA">
                <w:pPr>
                  <w:pStyle w:val="a4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911EAA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DA" w:rsidRDefault="00597BDA">
      <w:pPr>
        <w:spacing w:after="0" w:line="240" w:lineRule="auto"/>
      </w:pPr>
      <w:r>
        <w:separator/>
      </w:r>
    </w:p>
  </w:footnote>
  <w:footnote w:type="continuationSeparator" w:id="0">
    <w:p w:rsidR="00597BDA" w:rsidRDefault="00597B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D7"/>
    <w:rsid w:val="00597BDA"/>
    <w:rsid w:val="00911EAA"/>
    <w:rsid w:val="00B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136EC2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Balloon Text"/>
    <w:basedOn w:val="a"/>
    <w:link w:val="Char"/>
    <w:rsid w:val="00911EA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a"/>
    <w:rsid w:val="00911EA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136EC2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Balloon Text"/>
    <w:basedOn w:val="a"/>
    <w:link w:val="Char"/>
    <w:rsid w:val="00911EAA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a"/>
    <w:rsid w:val="00911EA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11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